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0D8B22" w14:textId="77777777" w:rsidR="00772243" w:rsidRPr="00C9456F" w:rsidRDefault="00772243" w:rsidP="00772243">
      <w:pPr>
        <w:contextualSpacing/>
        <w:jc w:val="center"/>
        <w:rPr>
          <w:rFonts w:asciiTheme="minorHAnsi" w:hAnsiTheme="minorHAnsi" w:cstheme="minorHAnsi"/>
          <w:b/>
          <w:bCs/>
          <w:szCs w:val="20"/>
        </w:rPr>
      </w:pPr>
      <w:r w:rsidRPr="00C9456F">
        <w:rPr>
          <w:rFonts w:asciiTheme="minorHAnsi" w:hAnsiTheme="minorHAnsi" w:cstheme="minorHAnsi"/>
          <w:b/>
          <w:bCs/>
          <w:szCs w:val="20"/>
        </w:rPr>
        <w:t>AUTODICHIARAZIONE DI ASSENZA DI CONFLITTO DI INTERESSI TITOLARE EFFETTIVO</w:t>
      </w:r>
    </w:p>
    <w:p w14:paraId="7A9F5F0E" w14:textId="77777777" w:rsidR="00772243" w:rsidRPr="009C0D1C" w:rsidRDefault="00772243" w:rsidP="00772243">
      <w:pPr>
        <w:contextualSpacing/>
        <w:jc w:val="center"/>
        <w:rPr>
          <w:rFonts w:cstheme="minorHAnsi"/>
          <w:b/>
          <w:bCs/>
          <w:szCs w:val="20"/>
        </w:rPr>
      </w:pPr>
      <w:r w:rsidRPr="00C9456F">
        <w:rPr>
          <w:rFonts w:asciiTheme="minorHAnsi" w:hAnsiTheme="minorHAnsi" w:cstheme="minorHAnsi"/>
          <w:b/>
          <w:bCs/>
          <w:szCs w:val="20"/>
        </w:rPr>
        <w:t>(ai sensi degli artt. 46 e 47 D.P.R. n. 445/2000</w:t>
      </w:r>
      <w:r w:rsidRPr="009C0D1C">
        <w:rPr>
          <w:rFonts w:cstheme="minorHAnsi"/>
          <w:b/>
          <w:bCs/>
          <w:szCs w:val="20"/>
        </w:rPr>
        <w:t>)</w:t>
      </w:r>
    </w:p>
    <w:p w14:paraId="4F0E95C5" w14:textId="77777777" w:rsidR="00772243" w:rsidRPr="009C0D1C" w:rsidRDefault="00772243" w:rsidP="00772243">
      <w:pPr>
        <w:contextualSpacing/>
        <w:jc w:val="both"/>
        <w:rPr>
          <w:rFonts w:cstheme="minorHAnsi"/>
          <w:b/>
          <w:bCs/>
          <w:szCs w:val="20"/>
        </w:rPr>
      </w:pPr>
    </w:p>
    <w:p w14:paraId="7D947FCD" w14:textId="21B5A32A" w:rsidR="00772243" w:rsidRPr="00C9456F" w:rsidRDefault="00772243" w:rsidP="00772243">
      <w:pPr>
        <w:contextualSpacing/>
        <w:jc w:val="both"/>
        <w:rPr>
          <w:rFonts w:ascii="Calibri" w:hAnsi="Calibri" w:cs="Calibri"/>
          <w:caps/>
          <w:szCs w:val="20"/>
        </w:rPr>
      </w:pPr>
      <w:r w:rsidRPr="00C9456F">
        <w:rPr>
          <w:rFonts w:ascii="Calibri" w:hAnsi="Calibri" w:cs="Calibri"/>
          <w:caps/>
          <w:szCs w:val="20"/>
        </w:rPr>
        <w:t xml:space="preserve">GARA A PROCEDURA APERTA SOPRA SOGLIA COMUNITARIA AI SENSI DELL’ART. 71 DEL DECRETO LEGISLATIVO N. 36/2023 PER L’AFFIDAMENTO DI STRUMENTAZIONE SCIENTIFICA - POLARIZZATORE PER POLARIZZAZIONE NUCLEARE DINAMICA (DYNAMIC NUCLEAR POLARIZATION – DNP), CON IL CRITERIO DELL’OFFERTA ECONOMICAMENTE PIÙ VANTAGGIOSA SULLA BASE DEL MIGLIOR RAPPORTO QUALITÀ/PREZZO NELL’AMBITO DEL PIANO NAZIONALE RIPRESA E RESILIENZA (PNRR) – MISSIONE 4 COMPONENTE 2 INVESTIMENTO 3.1 – PROGETTO “SEE LIFE - STRENGTHENING THE ITALIAN INFRASTRUCTURE OF EURO-BIOIMAGING”, AREA ESFRI “HEALTH AND FOOD”, CONTRASSEGNATO DAL CODICE IDENTIFICATIVO “IR0000023 - CUP B53C22001810006 </w:t>
      </w:r>
      <w:r w:rsidRPr="00F31E84">
        <w:rPr>
          <w:rFonts w:ascii="Calibri" w:hAnsi="Calibri" w:cs="Calibri"/>
          <w:caps/>
          <w:szCs w:val="20"/>
        </w:rPr>
        <w:t>CIG</w:t>
      </w:r>
      <w:r w:rsidR="00F31E84" w:rsidRPr="00F31E84">
        <w:rPr>
          <w:rFonts w:ascii="Calibri" w:hAnsi="Calibri" w:cs="Calibri"/>
          <w:caps/>
          <w:szCs w:val="20"/>
        </w:rPr>
        <w:t xml:space="preserve"> B26FEAA61F</w:t>
      </w:r>
      <w:bookmarkStart w:id="0" w:name="_GoBack"/>
      <w:bookmarkEnd w:id="0"/>
    </w:p>
    <w:p w14:paraId="44F7E87D" w14:textId="77777777" w:rsidR="00772243" w:rsidRPr="00C9456F" w:rsidRDefault="00772243" w:rsidP="00772243">
      <w:pPr>
        <w:spacing w:after="60"/>
        <w:rPr>
          <w:rFonts w:ascii="Calibri" w:hAnsi="Calibri" w:cs="Calibri"/>
          <w:b/>
          <w:szCs w:val="20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244"/>
        <w:gridCol w:w="2362"/>
        <w:gridCol w:w="531"/>
        <w:gridCol w:w="1156"/>
        <w:gridCol w:w="842"/>
        <w:gridCol w:w="332"/>
        <w:gridCol w:w="2125"/>
      </w:tblGrid>
      <w:tr w:rsidR="00772243" w:rsidRPr="009C0D1C" w14:paraId="0EC11496" w14:textId="77777777" w:rsidTr="002C1549">
        <w:tc>
          <w:tcPr>
            <w:tcW w:w="2263" w:type="dxa"/>
          </w:tcPr>
          <w:p w14:paraId="759ED78D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Il sottoscritto</w:t>
            </w:r>
          </w:p>
        </w:tc>
        <w:tc>
          <w:tcPr>
            <w:tcW w:w="7443" w:type="dxa"/>
            <w:gridSpan w:val="6"/>
          </w:tcPr>
          <w:p w14:paraId="69C03BC0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tr w:rsidR="00772243" w:rsidRPr="009C0D1C" w14:paraId="2E644350" w14:textId="77777777" w:rsidTr="002C1549">
        <w:tc>
          <w:tcPr>
            <w:tcW w:w="2263" w:type="dxa"/>
          </w:tcPr>
          <w:p w14:paraId="203F7E2F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Nato a</w:t>
            </w:r>
          </w:p>
        </w:tc>
        <w:tc>
          <w:tcPr>
            <w:tcW w:w="4962" w:type="dxa"/>
            <w:gridSpan w:val="4"/>
          </w:tcPr>
          <w:p w14:paraId="3ED893B0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  <w:tc>
          <w:tcPr>
            <w:tcW w:w="313" w:type="dxa"/>
          </w:tcPr>
          <w:p w14:paraId="15A68CC6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Il</w:t>
            </w:r>
          </w:p>
        </w:tc>
        <w:tc>
          <w:tcPr>
            <w:tcW w:w="2168" w:type="dxa"/>
          </w:tcPr>
          <w:p w14:paraId="3173467F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tr w:rsidR="00772243" w:rsidRPr="009C0D1C" w14:paraId="055F6C44" w14:textId="77777777" w:rsidTr="002C1549">
        <w:tc>
          <w:tcPr>
            <w:tcW w:w="2263" w:type="dxa"/>
          </w:tcPr>
          <w:p w14:paraId="57773159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Codice fiscale</w:t>
            </w:r>
          </w:p>
        </w:tc>
        <w:tc>
          <w:tcPr>
            <w:tcW w:w="2953" w:type="dxa"/>
            <w:gridSpan w:val="2"/>
          </w:tcPr>
          <w:p w14:paraId="12AD02A5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  <w:tc>
          <w:tcPr>
            <w:tcW w:w="2009" w:type="dxa"/>
            <w:gridSpan w:val="2"/>
          </w:tcPr>
          <w:p w14:paraId="124B2938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Cittadinanza</w:t>
            </w:r>
            <w:r w:rsidRPr="00C9456F">
              <w:rPr>
                <w:rStyle w:val="Rimandonotaapidipagina"/>
                <w:rFonts w:asciiTheme="minorHAnsi" w:hAnsiTheme="minorHAnsi" w:cstheme="minorHAnsi"/>
                <w:szCs w:val="20"/>
              </w:rPr>
              <w:footnoteReference w:id="1"/>
            </w:r>
          </w:p>
        </w:tc>
        <w:tc>
          <w:tcPr>
            <w:tcW w:w="2481" w:type="dxa"/>
            <w:gridSpan w:val="2"/>
          </w:tcPr>
          <w:p w14:paraId="68790270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tr w:rsidR="00772243" w:rsidRPr="009C0D1C" w14:paraId="3D324CD1" w14:textId="77777777" w:rsidTr="002C1549">
        <w:tc>
          <w:tcPr>
            <w:tcW w:w="2263" w:type="dxa"/>
          </w:tcPr>
          <w:p w14:paraId="38C91D8F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Indirizzo di residenza</w:t>
            </w:r>
          </w:p>
        </w:tc>
        <w:tc>
          <w:tcPr>
            <w:tcW w:w="7443" w:type="dxa"/>
            <w:gridSpan w:val="6"/>
          </w:tcPr>
          <w:p w14:paraId="167FBAE9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tr w:rsidR="00772243" w:rsidRPr="009C0D1C" w14:paraId="453C3EBE" w14:textId="77777777" w:rsidTr="002C1549">
        <w:tc>
          <w:tcPr>
            <w:tcW w:w="2263" w:type="dxa"/>
            <w:tcBorders>
              <w:bottom w:val="single" w:sz="4" w:space="0" w:color="auto"/>
            </w:tcBorders>
          </w:tcPr>
          <w:p w14:paraId="4DB9D567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6D3CA456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4A7961DD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2DAC4768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tr w:rsidR="00772243" w:rsidRPr="009C0D1C" w14:paraId="3227B6B4" w14:textId="77777777" w:rsidTr="002C1549">
        <w:tc>
          <w:tcPr>
            <w:tcW w:w="9706" w:type="dxa"/>
            <w:gridSpan w:val="7"/>
            <w:tcBorders>
              <w:left w:val="nil"/>
              <w:right w:val="nil"/>
            </w:tcBorders>
          </w:tcPr>
          <w:p w14:paraId="333FD052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jc w:val="center"/>
              <w:rPr>
                <w:rFonts w:asciiTheme="minorHAnsi" w:hAnsiTheme="minorHAnsi" w:cstheme="minorHAnsi"/>
                <w:b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/>
                <w:szCs w:val="20"/>
              </w:rPr>
              <w:t>in qualità di titolare effettivo di cui al D.lgs. n. 231/2007 e s.m.i.</w:t>
            </w:r>
          </w:p>
        </w:tc>
      </w:tr>
      <w:tr w:rsidR="00772243" w:rsidRPr="009C0D1C" w14:paraId="76355E0E" w14:textId="77777777" w:rsidTr="002C1549">
        <w:tc>
          <w:tcPr>
            <w:tcW w:w="2263" w:type="dxa"/>
          </w:tcPr>
          <w:p w14:paraId="3898D3DC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Del concorrente</w:t>
            </w:r>
          </w:p>
        </w:tc>
        <w:tc>
          <w:tcPr>
            <w:tcW w:w="7443" w:type="dxa"/>
            <w:gridSpan w:val="6"/>
          </w:tcPr>
          <w:p w14:paraId="5A0468CD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tr w:rsidR="00772243" w:rsidRPr="009C0D1C" w14:paraId="289E2961" w14:textId="77777777" w:rsidTr="002C1549">
        <w:tc>
          <w:tcPr>
            <w:tcW w:w="2263" w:type="dxa"/>
          </w:tcPr>
          <w:p w14:paraId="78663A44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bookmarkStart w:id="1" w:name="_Hlk147737655"/>
            <w:r w:rsidRPr="00C9456F">
              <w:rPr>
                <w:rFonts w:asciiTheme="minorHAnsi" w:hAnsiTheme="minorHAnsi" w:cstheme="minorHAnsi"/>
                <w:bCs/>
                <w:szCs w:val="20"/>
              </w:rPr>
              <w:t>Indirizzo sede legale</w:t>
            </w:r>
          </w:p>
        </w:tc>
        <w:tc>
          <w:tcPr>
            <w:tcW w:w="7443" w:type="dxa"/>
            <w:gridSpan w:val="6"/>
          </w:tcPr>
          <w:p w14:paraId="04D63439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tr w:rsidR="00772243" w:rsidRPr="009C0D1C" w14:paraId="6A273588" w14:textId="77777777" w:rsidTr="002C1549">
        <w:tc>
          <w:tcPr>
            <w:tcW w:w="2263" w:type="dxa"/>
          </w:tcPr>
          <w:p w14:paraId="56A62A54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CAP</w:t>
            </w:r>
          </w:p>
        </w:tc>
        <w:tc>
          <w:tcPr>
            <w:tcW w:w="2410" w:type="dxa"/>
          </w:tcPr>
          <w:p w14:paraId="3FB2CC48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</w:tcPr>
          <w:p w14:paraId="4953B1FC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Città - Nazione</w:t>
            </w:r>
          </w:p>
        </w:tc>
        <w:tc>
          <w:tcPr>
            <w:tcW w:w="3332" w:type="dxa"/>
            <w:gridSpan w:val="3"/>
          </w:tcPr>
          <w:p w14:paraId="2ADFE37E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bookmarkEnd w:id="1"/>
      <w:tr w:rsidR="00772243" w:rsidRPr="009C0D1C" w14:paraId="381B4DB4" w14:textId="77777777" w:rsidTr="002C1549">
        <w:tc>
          <w:tcPr>
            <w:tcW w:w="2263" w:type="dxa"/>
            <w:tcBorders>
              <w:bottom w:val="single" w:sz="4" w:space="0" w:color="auto"/>
            </w:tcBorders>
          </w:tcPr>
          <w:p w14:paraId="7D3D9DA9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Codice fiscale</w:t>
            </w:r>
          </w:p>
        </w:tc>
        <w:tc>
          <w:tcPr>
            <w:tcW w:w="2410" w:type="dxa"/>
            <w:tcBorders>
              <w:bottom w:val="single" w:sz="4" w:space="0" w:color="auto"/>
            </w:tcBorders>
          </w:tcPr>
          <w:p w14:paraId="3FD654E1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</w:tcPr>
          <w:p w14:paraId="1C831894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  <w:r w:rsidRPr="00C9456F">
              <w:rPr>
                <w:rFonts w:asciiTheme="minorHAnsi" w:hAnsiTheme="minorHAnsi" w:cstheme="minorHAnsi"/>
                <w:bCs/>
                <w:szCs w:val="20"/>
              </w:rPr>
              <w:t>Partita IVA</w:t>
            </w:r>
          </w:p>
        </w:tc>
        <w:tc>
          <w:tcPr>
            <w:tcW w:w="3332" w:type="dxa"/>
            <w:gridSpan w:val="3"/>
            <w:tcBorders>
              <w:bottom w:val="single" w:sz="4" w:space="0" w:color="auto"/>
            </w:tcBorders>
          </w:tcPr>
          <w:p w14:paraId="6C529B43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Theme="minorHAnsi" w:hAnsiTheme="minorHAnsi" w:cstheme="minorHAnsi"/>
                <w:bCs/>
                <w:i/>
                <w:iCs/>
                <w:szCs w:val="20"/>
              </w:rPr>
            </w:pPr>
          </w:p>
        </w:tc>
      </w:tr>
      <w:tr w:rsidR="00772243" w:rsidRPr="00C9456F" w14:paraId="0AABFF29" w14:textId="77777777" w:rsidTr="002C1549">
        <w:tc>
          <w:tcPr>
            <w:tcW w:w="9706" w:type="dxa"/>
            <w:gridSpan w:val="7"/>
            <w:tcBorders>
              <w:left w:val="nil"/>
              <w:bottom w:val="nil"/>
              <w:right w:val="nil"/>
            </w:tcBorders>
          </w:tcPr>
          <w:p w14:paraId="0A80CFAE" w14:textId="77777777" w:rsidR="00772243" w:rsidRPr="00C9456F" w:rsidRDefault="00772243" w:rsidP="002C1549">
            <w:pPr>
              <w:pStyle w:val="Corpodeltesto2"/>
              <w:tabs>
                <w:tab w:val="left" w:pos="-1800"/>
                <w:tab w:val="left" w:pos="1080"/>
                <w:tab w:val="left" w:pos="1800"/>
                <w:tab w:val="left" w:pos="6300"/>
              </w:tabs>
              <w:spacing w:before="40" w:after="40" w:line="240" w:lineRule="auto"/>
              <w:rPr>
                <w:rFonts w:ascii="Calibri" w:hAnsi="Calibri" w:cs="Calibri"/>
                <w:bCs/>
                <w:i/>
                <w:iCs/>
                <w:szCs w:val="20"/>
              </w:rPr>
            </w:pPr>
            <w:r w:rsidRPr="00C9456F">
              <w:rPr>
                <w:rFonts w:ascii="Calibri" w:hAnsi="Calibri" w:cs="Calibri"/>
                <w:bCs/>
                <w:i/>
                <w:iCs/>
                <w:szCs w:val="20"/>
              </w:rPr>
              <w:t>consapevole delle conseguenze penali previste in caso di dichiarazioni mendaci ai sensi degli artt. 46 e 47 D.P.R. n. 445/2000</w:t>
            </w:r>
          </w:p>
        </w:tc>
      </w:tr>
    </w:tbl>
    <w:p w14:paraId="03687D2C" w14:textId="77777777" w:rsidR="00772243" w:rsidRPr="00C9456F" w:rsidRDefault="00772243" w:rsidP="00772243">
      <w:pPr>
        <w:spacing w:before="60" w:after="60"/>
        <w:jc w:val="center"/>
        <w:rPr>
          <w:rFonts w:ascii="Calibri" w:hAnsi="Calibri" w:cs="Calibri"/>
          <w:b/>
          <w:szCs w:val="20"/>
        </w:rPr>
      </w:pPr>
      <w:r w:rsidRPr="00C9456F">
        <w:rPr>
          <w:rFonts w:ascii="Calibri" w:hAnsi="Calibri" w:cs="Calibri"/>
          <w:b/>
          <w:szCs w:val="20"/>
        </w:rPr>
        <w:t>DICHIARA</w:t>
      </w:r>
    </w:p>
    <w:p w14:paraId="5A96BA14" w14:textId="77777777" w:rsidR="00772243" w:rsidRPr="00C9456F" w:rsidRDefault="00772243" w:rsidP="00772243">
      <w:pPr>
        <w:pStyle w:val="Paragrafoelenco"/>
        <w:widowControl w:val="0"/>
        <w:numPr>
          <w:ilvl w:val="0"/>
          <w:numId w:val="2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ascii="Calibri" w:hAnsi="Calibri" w:cs="Calibri"/>
          <w:szCs w:val="20"/>
        </w:rPr>
      </w:pPr>
      <w:r w:rsidRPr="00C9456F">
        <w:rPr>
          <w:rFonts w:ascii="Calibri" w:hAnsi="Calibri" w:cs="Calibri"/>
          <w:szCs w:val="20"/>
        </w:rPr>
        <w:t>che la propria partecipazione alla procedura di gara non determina alcuna situazione di conflitto di interesse, anche potenziale, ai sensi dell’articolo 16 del D. Lgs. n. 36/2023 nonché della vigente normativa in materia, tale da ledere l’imparzialità e l’immagine nell’agire della Stazione appaltante;</w:t>
      </w:r>
    </w:p>
    <w:p w14:paraId="636D7AD6" w14:textId="77777777" w:rsidR="00772243" w:rsidRPr="00C9456F" w:rsidRDefault="00772243" w:rsidP="00772243">
      <w:pPr>
        <w:pStyle w:val="Paragrafoelenco"/>
        <w:widowControl w:val="0"/>
        <w:numPr>
          <w:ilvl w:val="0"/>
          <w:numId w:val="2"/>
        </w:numPr>
        <w:tabs>
          <w:tab w:val="left" w:pos="561"/>
        </w:tabs>
        <w:autoSpaceDE w:val="0"/>
        <w:autoSpaceDN w:val="0"/>
        <w:ind w:left="426" w:right="152"/>
        <w:jc w:val="both"/>
        <w:rPr>
          <w:rFonts w:ascii="Calibri" w:hAnsi="Calibri" w:cs="Calibri"/>
          <w:szCs w:val="20"/>
        </w:rPr>
      </w:pPr>
      <w:r w:rsidRPr="00C9456F">
        <w:rPr>
          <w:rFonts w:ascii="Calibri" w:hAnsi="Calibri" w:cs="Calibri"/>
          <w:szCs w:val="20"/>
        </w:rPr>
        <w:t>di impegnarsi a comunicare qualsiasi conflitto di interesse che possa insorgere durante la procedura di gara o nella fase esecutiva del</w:t>
      </w:r>
      <w:r w:rsidRPr="00C9456F">
        <w:rPr>
          <w:rFonts w:ascii="Calibri" w:hAnsi="Calibri" w:cs="Calibri"/>
          <w:spacing w:val="-12"/>
          <w:szCs w:val="20"/>
        </w:rPr>
        <w:t xml:space="preserve"> </w:t>
      </w:r>
      <w:r w:rsidRPr="00C9456F">
        <w:rPr>
          <w:rFonts w:ascii="Calibri" w:hAnsi="Calibri" w:cs="Calibri"/>
          <w:szCs w:val="20"/>
        </w:rPr>
        <w:t>contratto;</w:t>
      </w:r>
    </w:p>
    <w:p w14:paraId="7A0E6152" w14:textId="77777777" w:rsidR="00772243" w:rsidRPr="00C9456F" w:rsidRDefault="00772243" w:rsidP="00C9456F">
      <w:pPr>
        <w:pStyle w:val="Paragrafoelenco"/>
        <w:widowControl w:val="0"/>
        <w:numPr>
          <w:ilvl w:val="0"/>
          <w:numId w:val="2"/>
        </w:numPr>
        <w:tabs>
          <w:tab w:val="left" w:pos="561"/>
        </w:tabs>
        <w:autoSpaceDE w:val="0"/>
        <w:autoSpaceDN w:val="0"/>
        <w:ind w:left="426" w:right="161"/>
        <w:jc w:val="both"/>
        <w:rPr>
          <w:rFonts w:ascii="Calibri" w:hAnsi="Calibri" w:cs="Calibri"/>
          <w:szCs w:val="20"/>
        </w:rPr>
      </w:pPr>
      <w:r w:rsidRPr="00C9456F">
        <w:rPr>
          <w:rFonts w:ascii="Calibri" w:hAnsi="Calibri" w:cs="Calibri"/>
          <w:szCs w:val="20"/>
        </w:rPr>
        <w:lastRenderedPageBreak/>
        <w:t>di impegnarsi ad astenersi prontamente dalla prosecuzione della procedura nel caso emerga un conflitto d’interesse;</w:t>
      </w:r>
    </w:p>
    <w:p w14:paraId="14B8711E" w14:textId="77777777" w:rsidR="00772243" w:rsidRPr="00C9456F" w:rsidRDefault="00772243" w:rsidP="00C9456F">
      <w:pPr>
        <w:pStyle w:val="Paragrafoelenco"/>
        <w:widowControl w:val="0"/>
        <w:numPr>
          <w:ilvl w:val="0"/>
          <w:numId w:val="2"/>
        </w:numPr>
        <w:tabs>
          <w:tab w:val="left" w:pos="561"/>
        </w:tabs>
        <w:autoSpaceDE w:val="0"/>
        <w:autoSpaceDN w:val="0"/>
        <w:ind w:left="426" w:right="161"/>
        <w:jc w:val="both"/>
        <w:rPr>
          <w:rFonts w:ascii="Calibri" w:hAnsi="Calibri" w:cs="Calibri"/>
          <w:szCs w:val="20"/>
        </w:rPr>
      </w:pPr>
      <w:r w:rsidRPr="00C9456F">
        <w:rPr>
          <w:rFonts w:ascii="Calibri" w:hAnsi="Calibri" w:cs="Calibri"/>
          <w:szCs w:val="20"/>
        </w:rPr>
        <w:t>di impegnarsi a comunicare tempestivamente eventuali variazioni del contenuto della presente dichiarazione e a rendere, se del caso, una nuova dichiarazione</w:t>
      </w:r>
      <w:r w:rsidRPr="00C9456F">
        <w:rPr>
          <w:rFonts w:ascii="Calibri" w:hAnsi="Calibri" w:cs="Calibri"/>
          <w:spacing w:val="-27"/>
          <w:szCs w:val="20"/>
        </w:rPr>
        <w:t xml:space="preserve"> </w:t>
      </w:r>
      <w:r w:rsidRPr="00C9456F">
        <w:rPr>
          <w:rFonts w:ascii="Calibri" w:hAnsi="Calibri" w:cs="Calibri"/>
          <w:szCs w:val="20"/>
        </w:rPr>
        <w:t>sostitutiva.</w:t>
      </w:r>
    </w:p>
    <w:p w14:paraId="02D835CA" w14:textId="77777777" w:rsidR="00772243" w:rsidRPr="00C9456F" w:rsidRDefault="00772243" w:rsidP="00C9456F">
      <w:pPr>
        <w:ind w:left="454" w:right="161"/>
        <w:jc w:val="both"/>
        <w:rPr>
          <w:rFonts w:ascii="Calibri" w:hAnsi="Calibri" w:cs="Calibri"/>
          <w:b/>
          <w:szCs w:val="20"/>
        </w:rPr>
      </w:pPr>
    </w:p>
    <w:p w14:paraId="3B94281A" w14:textId="77777777" w:rsidR="00772243" w:rsidRPr="00C9456F" w:rsidRDefault="00772243" w:rsidP="00C9456F">
      <w:pPr>
        <w:ind w:right="161"/>
        <w:jc w:val="both"/>
        <w:rPr>
          <w:rFonts w:ascii="Calibri" w:hAnsi="Calibri" w:cs="Calibri"/>
          <w:szCs w:val="20"/>
        </w:rPr>
      </w:pPr>
      <w:r w:rsidRPr="00C9456F">
        <w:rPr>
          <w:rFonts w:ascii="Calibri" w:hAnsi="Calibri" w:cs="Calibri"/>
          <w:szCs w:val="20"/>
        </w:rPr>
        <w:t>Dichiara, infine, di avere preso visione dell’informativa sul trattamento dei dati personali presente nei documenti di gara, nel rispetto del Regolamento (UE) 679/2016, del decreto legislativo 30 giugno 2003, n. 196, così come novellato dal decreto legislativo 10 agosto 2018, n. 101, nonché secondo le disposizioni contenute nell’art. 22 del Regolamento (UE) 2021/241.</w:t>
      </w:r>
    </w:p>
    <w:p w14:paraId="3DD33D3F" w14:textId="77777777" w:rsidR="00772243" w:rsidRPr="00C9456F" w:rsidRDefault="00772243" w:rsidP="00C9456F">
      <w:pPr>
        <w:ind w:right="161"/>
        <w:jc w:val="both"/>
        <w:rPr>
          <w:rFonts w:ascii="Calibri" w:hAnsi="Calibri" w:cs="Calibri"/>
          <w:szCs w:val="20"/>
        </w:rPr>
      </w:pPr>
    </w:p>
    <w:p w14:paraId="6BE17586" w14:textId="77777777" w:rsidR="00772243" w:rsidRPr="00C9456F" w:rsidRDefault="00772243" w:rsidP="00C9456F">
      <w:pPr>
        <w:ind w:right="161"/>
        <w:jc w:val="both"/>
        <w:rPr>
          <w:rFonts w:ascii="Calibri" w:hAnsi="Calibri" w:cs="Calibri"/>
          <w:szCs w:val="20"/>
        </w:rPr>
      </w:pPr>
      <w:r w:rsidRPr="00C9456F">
        <w:rPr>
          <w:rFonts w:ascii="Calibri" w:hAnsi="Calibri" w:cs="Calibri"/>
          <w:szCs w:val="20"/>
        </w:rPr>
        <w:t>Allega alla presente dichiarazione copia di un documento di identità in corso di validità.</w:t>
      </w:r>
    </w:p>
    <w:p w14:paraId="43667523" w14:textId="77777777" w:rsidR="00772243" w:rsidRPr="00C9456F" w:rsidRDefault="00772243" w:rsidP="00C9456F">
      <w:pPr>
        <w:ind w:right="161"/>
        <w:jc w:val="right"/>
        <w:rPr>
          <w:rFonts w:ascii="Calibri" w:hAnsi="Calibri" w:cs="Calibri"/>
          <w:szCs w:val="20"/>
        </w:rPr>
      </w:pPr>
    </w:p>
    <w:p w14:paraId="4CA8A970" w14:textId="77777777" w:rsidR="00772243" w:rsidRPr="00C9456F" w:rsidRDefault="00772243" w:rsidP="00C9456F">
      <w:pPr>
        <w:ind w:left="6096" w:right="161"/>
        <w:jc w:val="center"/>
        <w:rPr>
          <w:rFonts w:ascii="Calibri" w:hAnsi="Calibri" w:cs="Calibri"/>
          <w:szCs w:val="20"/>
        </w:rPr>
      </w:pPr>
      <w:r w:rsidRPr="00C9456F">
        <w:rPr>
          <w:rFonts w:ascii="Calibri" w:hAnsi="Calibri" w:cs="Calibri"/>
          <w:szCs w:val="20"/>
        </w:rPr>
        <w:t>Firma del titolare effettivo</w:t>
      </w:r>
    </w:p>
    <w:p w14:paraId="7D7912D6" w14:textId="77777777" w:rsidR="00772243" w:rsidRPr="00C9456F" w:rsidRDefault="00772243" w:rsidP="00C9456F">
      <w:pPr>
        <w:ind w:left="5664" w:right="161"/>
        <w:jc w:val="both"/>
        <w:rPr>
          <w:rFonts w:ascii="Calibri" w:hAnsi="Calibri" w:cs="Calibri"/>
          <w:szCs w:val="20"/>
        </w:rPr>
      </w:pPr>
    </w:p>
    <w:p w14:paraId="28D4A430" w14:textId="77777777" w:rsidR="00772243" w:rsidRPr="00C9456F" w:rsidRDefault="00772243" w:rsidP="00772243">
      <w:pPr>
        <w:contextualSpacing/>
        <w:jc w:val="both"/>
        <w:rPr>
          <w:rFonts w:ascii="Calibri" w:hAnsi="Calibri" w:cs="Calibri"/>
          <w:szCs w:val="20"/>
        </w:rPr>
      </w:pPr>
    </w:p>
    <w:p w14:paraId="52C3C7C7" w14:textId="415DD68F" w:rsidR="009F3CA6" w:rsidRPr="00C9456F" w:rsidRDefault="009F3CA6" w:rsidP="00E612BC">
      <w:pPr>
        <w:rPr>
          <w:rFonts w:ascii="Calibri" w:hAnsi="Calibri" w:cs="Calibri"/>
        </w:rPr>
      </w:pPr>
    </w:p>
    <w:p w14:paraId="218DA94C" w14:textId="77777777" w:rsidR="00772243" w:rsidRPr="00C9456F" w:rsidRDefault="00772243" w:rsidP="00E612BC">
      <w:pPr>
        <w:rPr>
          <w:rFonts w:ascii="Calibri" w:hAnsi="Calibri" w:cs="Calibri"/>
        </w:rPr>
      </w:pPr>
    </w:p>
    <w:p w14:paraId="52A48D65" w14:textId="77777777" w:rsidR="00772243" w:rsidRPr="00C9456F" w:rsidRDefault="00772243" w:rsidP="00E612BC">
      <w:pPr>
        <w:rPr>
          <w:rFonts w:ascii="Calibri" w:hAnsi="Calibri" w:cs="Calibri"/>
        </w:rPr>
      </w:pPr>
    </w:p>
    <w:p w14:paraId="0DD12BCB" w14:textId="77777777" w:rsidR="00772243" w:rsidRPr="00C9456F" w:rsidRDefault="00772243" w:rsidP="00E612BC">
      <w:pPr>
        <w:rPr>
          <w:rFonts w:ascii="Calibri" w:hAnsi="Calibri" w:cs="Calibri"/>
        </w:rPr>
      </w:pPr>
    </w:p>
    <w:p w14:paraId="2C89C4E4" w14:textId="77777777" w:rsidR="00772243" w:rsidRPr="00C9456F" w:rsidRDefault="00772243" w:rsidP="00E612BC">
      <w:pPr>
        <w:rPr>
          <w:rFonts w:ascii="Calibri" w:hAnsi="Calibri" w:cs="Calibri"/>
        </w:rPr>
      </w:pPr>
    </w:p>
    <w:p w14:paraId="3C5336DF" w14:textId="77777777" w:rsidR="00772243" w:rsidRPr="00C9456F" w:rsidRDefault="00772243" w:rsidP="00E612BC">
      <w:pPr>
        <w:rPr>
          <w:rFonts w:ascii="Calibri" w:hAnsi="Calibri" w:cs="Calibri"/>
        </w:rPr>
      </w:pPr>
    </w:p>
    <w:p w14:paraId="5F6CCCE5" w14:textId="77777777" w:rsidR="00772243" w:rsidRPr="00C9456F" w:rsidRDefault="00772243" w:rsidP="00E612BC">
      <w:pPr>
        <w:rPr>
          <w:rFonts w:ascii="Calibri" w:hAnsi="Calibri" w:cs="Calibri"/>
        </w:rPr>
      </w:pPr>
    </w:p>
    <w:p w14:paraId="6BFD5CC2" w14:textId="77777777" w:rsidR="00772243" w:rsidRPr="00C9456F" w:rsidRDefault="00772243" w:rsidP="00E612BC">
      <w:pPr>
        <w:rPr>
          <w:rFonts w:ascii="Calibri" w:hAnsi="Calibri" w:cs="Calibri"/>
        </w:rPr>
      </w:pPr>
    </w:p>
    <w:p w14:paraId="71DC6A12" w14:textId="77777777" w:rsidR="00772243" w:rsidRPr="00C9456F" w:rsidRDefault="00772243" w:rsidP="00E612BC">
      <w:pPr>
        <w:rPr>
          <w:rFonts w:ascii="Calibri" w:hAnsi="Calibri" w:cs="Calibri"/>
        </w:rPr>
      </w:pPr>
    </w:p>
    <w:p w14:paraId="2FDE2E73" w14:textId="77777777" w:rsidR="00772243" w:rsidRPr="00C9456F" w:rsidRDefault="00772243" w:rsidP="00E612BC">
      <w:pPr>
        <w:rPr>
          <w:rFonts w:ascii="Calibri" w:hAnsi="Calibri" w:cs="Calibri"/>
        </w:rPr>
      </w:pPr>
    </w:p>
    <w:p w14:paraId="79A8B9A1" w14:textId="77777777" w:rsidR="00772243" w:rsidRPr="00C9456F" w:rsidRDefault="00772243" w:rsidP="00E612BC">
      <w:pPr>
        <w:rPr>
          <w:rFonts w:ascii="Calibri" w:hAnsi="Calibri" w:cs="Calibri"/>
        </w:rPr>
      </w:pPr>
    </w:p>
    <w:p w14:paraId="58E65D1B" w14:textId="77777777" w:rsidR="00772243" w:rsidRPr="00C9456F" w:rsidRDefault="00772243" w:rsidP="00E612BC">
      <w:pPr>
        <w:rPr>
          <w:rFonts w:ascii="Calibri" w:hAnsi="Calibri" w:cs="Calibri"/>
        </w:rPr>
      </w:pPr>
    </w:p>
    <w:p w14:paraId="188ECC52" w14:textId="77777777" w:rsidR="00772243" w:rsidRPr="00C9456F" w:rsidRDefault="00772243" w:rsidP="00E612BC">
      <w:pPr>
        <w:rPr>
          <w:rFonts w:ascii="Calibri" w:hAnsi="Calibri" w:cs="Calibri"/>
        </w:rPr>
      </w:pPr>
    </w:p>
    <w:p w14:paraId="394134C4" w14:textId="77777777" w:rsidR="00772243" w:rsidRPr="00C9456F" w:rsidRDefault="00772243" w:rsidP="00E612BC">
      <w:pPr>
        <w:rPr>
          <w:rFonts w:ascii="Calibri" w:hAnsi="Calibri" w:cs="Calibri"/>
        </w:rPr>
      </w:pPr>
    </w:p>
    <w:p w14:paraId="159207EA" w14:textId="77777777" w:rsidR="00772243" w:rsidRDefault="00772243" w:rsidP="00E612BC"/>
    <w:p w14:paraId="1E466524" w14:textId="77777777" w:rsidR="00772243" w:rsidRDefault="00772243" w:rsidP="00E612BC"/>
    <w:p w14:paraId="0DA2D459" w14:textId="77777777" w:rsidR="00772243" w:rsidRDefault="00772243" w:rsidP="00E612BC"/>
    <w:p w14:paraId="3AB90BA3" w14:textId="77777777" w:rsidR="00772243" w:rsidRDefault="00772243" w:rsidP="00E612BC"/>
    <w:p w14:paraId="6800339F" w14:textId="77777777" w:rsidR="00772243" w:rsidRDefault="00772243" w:rsidP="00E612BC"/>
    <w:p w14:paraId="6AC93892" w14:textId="77777777" w:rsidR="00772243" w:rsidRDefault="00772243" w:rsidP="00E612BC"/>
    <w:p w14:paraId="448C22C3" w14:textId="77777777" w:rsidR="00772243" w:rsidRDefault="00772243" w:rsidP="00E612BC"/>
    <w:p w14:paraId="2224EAD8" w14:textId="3E12AC80" w:rsidR="00772243" w:rsidRDefault="00772243" w:rsidP="00E612BC">
      <w:pPr>
        <w:rPr>
          <w:rFonts w:asciiTheme="minorHAnsi" w:hAnsiTheme="minorHAnsi" w:cstheme="minorHAnsi"/>
          <w:sz w:val="16"/>
          <w:szCs w:val="16"/>
        </w:rPr>
      </w:pPr>
      <w:r w:rsidRPr="00F31449">
        <w:rPr>
          <w:rStyle w:val="Rimandonotaapidipagina"/>
          <w:rFonts w:asciiTheme="minorHAnsi" w:hAnsiTheme="minorHAnsi" w:cstheme="minorHAnsi"/>
          <w:sz w:val="16"/>
          <w:szCs w:val="16"/>
        </w:rPr>
        <w:footnoteRef/>
      </w:r>
      <w:r w:rsidRPr="00F31449">
        <w:rPr>
          <w:rFonts w:asciiTheme="minorHAnsi" w:hAnsiTheme="minorHAnsi" w:cstheme="minorHAnsi"/>
          <w:sz w:val="16"/>
          <w:szCs w:val="16"/>
        </w:rPr>
        <w:t xml:space="preserve"> Indicare se diversa da quella italiana</w:t>
      </w:r>
    </w:p>
    <w:sectPr w:rsidR="00772243" w:rsidSect="00787D45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985" w:right="1134" w:bottom="3686" w:left="1170" w:header="505" w:footer="4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4295075" w14:textId="77777777" w:rsidR="008D2D13" w:rsidRDefault="008D2D13">
      <w:r>
        <w:separator/>
      </w:r>
    </w:p>
  </w:endnote>
  <w:endnote w:type="continuationSeparator" w:id="0">
    <w:p w14:paraId="09F36561" w14:textId="77777777" w:rsidR="008D2D13" w:rsidRDefault="008D2D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0">
    <w:panose1 w:val="00000000000000000000"/>
    <w:charset w:val="00"/>
    <w:family w:val="roman"/>
    <w:notTrueType/>
    <w:pitch w:val="default"/>
  </w:font>
  <w:font w:name="Gotham Light">
    <w:altName w:val="Arial"/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Gotham Book">
    <w:altName w:val="Arial"/>
    <w:panose1 w:val="00000000000000000000"/>
    <w:charset w:val="00"/>
    <w:family w:val="modern"/>
    <w:notTrueType/>
    <w:pitch w:val="variable"/>
    <w:sig w:usb0="A00000AF" w:usb1="50000048" w:usb2="00000000" w:usb3="00000000" w:csb0="00000111" w:csb1="00000000"/>
  </w:font>
  <w:font w:name="Times New Roman (Corpo CS)">
    <w:altName w:val="Times New Roman"/>
    <w:charset w:val="00"/>
    <w:family w:val="roman"/>
    <w:pitch w:val="default"/>
  </w:font>
  <w:font w:name="Gotham Medium">
    <w:altName w:val="Calibri"/>
    <w:charset w:val="00"/>
    <w:family w:val="auto"/>
    <w:pitch w:val="variable"/>
    <w:sig w:usb0="800000AF" w:usb1="40000048" w:usb2="00000000" w:usb3="00000000" w:csb0="0000011B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EU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Liberation Mono">
    <w:altName w:val="Courier New"/>
    <w:charset w:val="00"/>
    <w:family w:val="roman"/>
    <w:pitch w:val="variable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itillium">
    <w:altName w:val="Courier New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opagina"/>
      </w:rPr>
      <w:id w:val="151878730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424F7B72" w14:textId="6742B0D4" w:rsidR="008E2B16" w:rsidRDefault="008E2B16" w:rsidP="00C736FC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59E549DB" w14:textId="77777777" w:rsidR="008E2B16" w:rsidRDefault="008E2B16" w:rsidP="00831E25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Numeropagina"/>
      </w:rPr>
      <w:id w:val="163438684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52C04310" w14:textId="66951D65" w:rsidR="008E2B16" w:rsidRDefault="008E2B16" w:rsidP="00C736FC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 w:rsidR="00F31E84">
          <w:rPr>
            <w:rStyle w:val="Numeropagina"/>
            <w:noProof/>
          </w:rPr>
          <w:t>1</w:t>
        </w:r>
        <w:r>
          <w:rPr>
            <w:rStyle w:val="Numeropagina"/>
          </w:rPr>
          <w:fldChar w:fldCharType="end"/>
        </w:r>
      </w:p>
    </w:sdtContent>
  </w:sdt>
  <w:p w14:paraId="0F70D3B2" w14:textId="77777777" w:rsidR="008E2B16" w:rsidRPr="00375DB5" w:rsidRDefault="008E2B16" w:rsidP="005F450A">
    <w:pPr>
      <w:pStyle w:val="Pidipagina"/>
      <w:jc w:val="both"/>
      <w:rPr>
        <w:rFonts w:ascii="Titillium" w:hAnsi="Titillium"/>
      </w:rPr>
    </w:pPr>
    <w:r w:rsidRPr="00375DB5">
      <w:rPr>
        <w:rFonts w:ascii="Titillium" w:hAnsi="Titillium"/>
        <w:noProof/>
      </w:rPr>
      <w:drawing>
        <wp:anchor distT="0" distB="0" distL="114300" distR="114300" simplePos="0" relativeHeight="251663872" behindDoc="0" locked="0" layoutInCell="1" allowOverlap="1" wp14:anchorId="2B022A79" wp14:editId="0E03E6BE">
          <wp:simplePos x="0" y="0"/>
          <wp:positionH relativeFrom="margin">
            <wp:posOffset>-753247</wp:posOffset>
          </wp:positionH>
          <wp:positionV relativeFrom="paragraph">
            <wp:posOffset>-688340</wp:posOffset>
          </wp:positionV>
          <wp:extent cx="7430643" cy="878959"/>
          <wp:effectExtent l="0" t="0" r="0" b="0"/>
          <wp:wrapNone/>
          <wp:docPr id="954842514" name="Immagine 9548425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30643" cy="8789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67614A0" w14:textId="77777777" w:rsidR="008E2B16" w:rsidRPr="00375DB5" w:rsidRDefault="008E2B16" w:rsidP="005F450A">
    <w:pPr>
      <w:pBdr>
        <w:top w:val="nil"/>
        <w:left w:val="nil"/>
        <w:bottom w:val="nil"/>
        <w:right w:val="nil"/>
        <w:between w:val="nil"/>
      </w:pBdr>
      <w:tabs>
        <w:tab w:val="left" w:pos="142"/>
      </w:tabs>
      <w:ind w:left="-284"/>
      <w:jc w:val="both"/>
      <w:rPr>
        <w:rFonts w:ascii="Titillium" w:hAnsi="Titillium"/>
        <w:color w:val="215868" w:themeColor="accent5" w:themeShade="80"/>
        <w:sz w:val="20"/>
        <w:szCs w:val="20"/>
      </w:rPr>
    </w:pPr>
    <w:r w:rsidRPr="00375DB5">
      <w:rPr>
        <w:rFonts w:ascii="Titillium" w:hAnsi="Titillium"/>
        <w:color w:val="215868" w:themeColor="accent5" w:themeShade="80"/>
        <w:sz w:val="20"/>
        <w:szCs w:val="20"/>
      </w:rPr>
      <w:t>Progetto IR0000023-“SEELIFE-Strengthening the Italian Infrastructure of Euro-Bioimaging”, cod.24C660A8 - PNRR – Avviso pubblico per la presentazione di proposte progettuali per “Rafforzamento e creazione di Infrastrutture di Ricerca” – D.D. 3264/2021, Missione 4 “Istruzione e Ricerca” - Componente 2 “Dalla ricerca all’impresa”, Investimento 3.1, “Fondo per la realizzazione di un sistema integrato di infrastrutture di ricerca e di innovazione – NextGenerationEU”, Area ESFRI H&amp;F- CUP B53C22001810006- D.D. MUR di concessione Prot. n.101 del 16/06/2022</w:t>
    </w:r>
  </w:p>
  <w:p w14:paraId="19E3A71F" w14:textId="77777777" w:rsidR="008E2B16" w:rsidRDefault="008E2B16" w:rsidP="00F0222B">
    <w:pPr>
      <w:tabs>
        <w:tab w:val="center" w:pos="4819"/>
        <w:tab w:val="right" w:pos="9638"/>
      </w:tabs>
      <w:spacing w:line="0" w:lineRule="atLeast"/>
      <w:ind w:left="709" w:right="-539"/>
      <w:rPr>
        <w:rFonts w:ascii="Calibri" w:eastAsia="Calibri" w:hAnsi="Calibri" w:cs="Calibri"/>
        <w:b/>
        <w:sz w:val="14"/>
        <w:szCs w:val="16"/>
        <w:lang w:eastAsia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21077E" w14:textId="77777777" w:rsidR="008E2B16" w:rsidRDefault="008E2B1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92A0E9" w14:textId="77777777" w:rsidR="008D2D13" w:rsidRDefault="008D2D13">
      <w:r>
        <w:separator/>
      </w:r>
    </w:p>
  </w:footnote>
  <w:footnote w:type="continuationSeparator" w:id="0">
    <w:p w14:paraId="29637D1B" w14:textId="77777777" w:rsidR="008D2D13" w:rsidRDefault="008D2D13">
      <w:r>
        <w:continuationSeparator/>
      </w:r>
    </w:p>
  </w:footnote>
  <w:footnote w:id="1">
    <w:p w14:paraId="00AB9670" w14:textId="77777777" w:rsidR="00772243" w:rsidRPr="00F31449" w:rsidRDefault="00772243" w:rsidP="00772243">
      <w:pPr>
        <w:pStyle w:val="Testonotaapidipagina"/>
        <w:rPr>
          <w:rFonts w:asciiTheme="minorHAnsi" w:hAnsiTheme="minorHAnsi" w:cstheme="minorHAnsi"/>
          <w:sz w:val="16"/>
          <w:szCs w:val="16"/>
        </w:rPr>
      </w:pPr>
      <w:r w:rsidRPr="00F31449">
        <w:rPr>
          <w:rStyle w:val="Rimandonotaapidipagina"/>
          <w:rFonts w:asciiTheme="minorHAnsi" w:hAnsiTheme="minorHAnsi" w:cstheme="minorHAnsi"/>
          <w:sz w:val="16"/>
          <w:szCs w:val="16"/>
        </w:rPr>
        <w:footnoteRef/>
      </w:r>
      <w:r w:rsidRPr="00F31449">
        <w:rPr>
          <w:rFonts w:asciiTheme="minorHAnsi" w:hAnsiTheme="minorHAnsi" w:cstheme="minorHAnsi"/>
          <w:sz w:val="16"/>
          <w:szCs w:val="16"/>
        </w:rPr>
        <w:t xml:space="preserve"> Indicare se diversa da quella italiana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8123DA" w14:textId="77777777" w:rsidR="008E2B16" w:rsidRDefault="008E2B1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okmarkStart w:id="2" w:name="_Hlk149596794" w:displacedByCustomXml="next"/>
  <w:bookmarkStart w:id="3" w:name="_Hlk149596793" w:displacedByCustomXml="next"/>
  <w:bookmarkStart w:id="4" w:name="_Hlk149596792" w:displacedByCustomXml="next"/>
  <w:bookmarkStart w:id="5" w:name="_Hlk149596791" w:displacedByCustomXml="next"/>
  <w:bookmarkStart w:id="6" w:name="_Hlk149596790" w:displacedByCustomXml="next"/>
  <w:bookmarkStart w:id="7" w:name="_Hlk149596789" w:displacedByCustomXml="next"/>
  <w:bookmarkStart w:id="8" w:name="_Hlk149596783" w:displacedByCustomXml="next"/>
  <w:bookmarkStart w:id="9" w:name="_Hlk149596782" w:displacedByCustomXml="next"/>
  <w:bookmarkStart w:id="10" w:name="_Hlk149596780" w:displacedByCustomXml="next"/>
  <w:bookmarkStart w:id="11" w:name="_Hlk149596779" w:displacedByCustomXml="next"/>
  <w:bookmarkStart w:id="12" w:name="_Hlk149596778" w:displacedByCustomXml="next"/>
  <w:bookmarkStart w:id="13" w:name="_Hlk149596777" w:displacedByCustomXml="next"/>
  <w:bookmarkStart w:id="14" w:name="_Hlk149596774" w:displacedByCustomXml="next"/>
  <w:bookmarkStart w:id="15" w:name="_Hlk149596773" w:displacedByCustomXml="next"/>
  <w:bookmarkStart w:id="16" w:name="_Hlk149596772" w:displacedByCustomXml="next"/>
  <w:bookmarkStart w:id="17" w:name="_Hlk149596771" w:displacedByCustomXml="next"/>
  <w:bookmarkStart w:id="18" w:name="_Hlk149596770" w:displacedByCustomXml="next"/>
  <w:bookmarkStart w:id="19" w:name="_Hlk149596769" w:displacedByCustomXml="next"/>
  <w:bookmarkStart w:id="20" w:name="_Hlk149596724" w:displacedByCustomXml="next"/>
  <w:bookmarkStart w:id="21" w:name="_Hlk149596723" w:displacedByCustomXml="next"/>
  <w:bookmarkStart w:id="22" w:name="_Hlk149596722" w:displacedByCustomXml="next"/>
  <w:bookmarkStart w:id="23" w:name="_Hlk149596721" w:displacedByCustomXml="next"/>
  <w:bookmarkStart w:id="24" w:name="_Hlk149596720" w:displacedByCustomXml="next"/>
  <w:bookmarkStart w:id="25" w:name="_Hlk149596719" w:displacedByCustomXml="next"/>
  <w:bookmarkStart w:id="26" w:name="_Hlk149596716" w:displacedByCustomXml="next"/>
  <w:bookmarkStart w:id="27" w:name="_Hlk149596715" w:displacedByCustomXml="next"/>
  <w:sdt>
    <w:sdtPr>
      <w:id w:val="157048755"/>
      <w:docPartObj>
        <w:docPartGallery w:val="Page Numbers (Margins)"/>
        <w:docPartUnique/>
      </w:docPartObj>
    </w:sdtPr>
    <w:sdtEndPr/>
    <w:sdtContent>
      <w:p w14:paraId="148D07FC" w14:textId="0DE0D093" w:rsidR="008E2B16" w:rsidRDefault="008E2B16" w:rsidP="005F450A">
        <w:pPr>
          <w:pStyle w:val="Intestazione"/>
          <w:tabs>
            <w:tab w:val="clear" w:pos="9638"/>
          </w:tabs>
          <w:ind w:right="-144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5920" behindDoc="0" locked="0" layoutInCell="0" allowOverlap="1" wp14:anchorId="1EC555D3" wp14:editId="51F96B75">
                  <wp:simplePos x="0" y="0"/>
                  <wp:positionH relativeFrom="rightMargin">
                    <wp:align>center</wp:align>
                  </wp:positionH>
                  <mc:AlternateContent>
                    <mc:Choice Requires="wp14">
                      <wp:positionV relativeFrom="page">
                        <wp14:pctPosVOffset>20000</wp14:pctPosVOffset>
                      </wp:positionV>
                    </mc:Choice>
                    <mc:Fallback>
                      <wp:positionV relativeFrom="page">
                        <wp:posOffset>2138045</wp:posOffset>
                      </wp:positionV>
                    </mc:Fallback>
                  </mc:AlternateContent>
                  <wp:extent cx="488315" cy="237490"/>
                  <wp:effectExtent l="0" t="9525" r="0" b="10160"/>
                  <wp:wrapNone/>
                  <wp:docPr id="1695868034" name="Gruppo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88315" cy="237490"/>
                            <a:chOff x="689" y="3255"/>
                            <a:chExt cx="769" cy="374"/>
                          </a:xfrm>
                        </wpg:grpSpPr>
                        <wps:wsp>
                          <wps:cNvPr id="1733097083" name="Text Box 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9" y="3263"/>
                              <a:ext cx="769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37A41D1" w14:textId="0BCD4887" w:rsidR="008E2B16" w:rsidRDefault="008E2B16">
                                <w:pPr>
                                  <w:pStyle w:val="Intestazione"/>
                                  <w:jc w:val="center"/>
                                </w:pPr>
                                <w:r>
                                  <w:rPr>
                                    <w:sz w:val="22"/>
                                    <w:szCs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rPr>
                                    <w:sz w:val="22"/>
                                    <w:szCs w:val="22"/>
                                  </w:rPr>
                                  <w:fldChar w:fldCharType="separate"/>
                                </w:r>
                                <w:r w:rsidR="00F31E84" w:rsidRPr="00F31E84">
                                  <w:rPr>
                                    <w:rStyle w:val="Numeropagina"/>
                                    <w:b/>
                                    <w:bCs/>
                                    <w:noProof/>
                                    <w:color w:val="3F3151" w:themeColor="accent4" w:themeShade="7F"/>
                                    <w:sz w:val="16"/>
                                    <w:szCs w:val="16"/>
                                  </w:rPr>
                                  <w:t>1</w:t>
                                </w:r>
                                <w:r>
                                  <w:rPr>
                                    <w:rStyle w:val="Numeropagina"/>
                                    <w:b/>
                                    <w:bCs/>
                                    <w:color w:val="3F3151" w:themeColor="accent4" w:themeShade="7F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ctr" anchorCtr="0" upright="1">
                            <a:noAutofit/>
                          </wps:bodyPr>
                        </wps:wsp>
                        <wpg:grpSp>
                          <wpg:cNvPr id="639849979" name="Group 72"/>
                          <wpg:cNvGrpSpPr>
                            <a:grpSpLocks/>
                          </wpg:cNvGrpSpPr>
                          <wpg:grpSpPr bwMode="auto">
                            <a:xfrm>
                              <a:off x="886" y="3255"/>
                              <a:ext cx="374" cy="374"/>
                              <a:chOff x="1453" y="14832"/>
                              <a:chExt cx="374" cy="374"/>
                            </a:xfrm>
                          </wpg:grpSpPr>
                          <wps:wsp>
                            <wps:cNvPr id="1681148544" name="Oval 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53" y="14832"/>
                                <a:ext cx="374" cy="374"/>
                              </a:xfrm>
                              <a:prstGeom prst="ellipse">
                                <a:avLst/>
                              </a:prstGeom>
                              <a:noFill/>
                              <a:ln w="6350">
                                <a:solidFill>
                                  <a:srgbClr val="84A2C6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627430" name="Oval 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62" y="14835"/>
                                <a:ext cx="101" cy="101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84A2C6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EC555D3" id="Gruppo 1" o:spid="_x0000_s1026" style="position:absolute;margin-left:0;margin-top:0;width:38.45pt;height:18.7pt;z-index:251665920;mso-top-percent:200;mso-position-horizontal:center;mso-position-horizontal-relative:right-margin-area;mso-position-vertical-relative:page;mso-top-percent:200" coordorigin="689,3255" coordsize="769,3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" o:allowincell="f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1" o:spid="_x0000_s1027" type="#_x0000_t202" style="position:absolute;left:689;top:3263;width:769;height:3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" filled="f" stroked="f">
                    <v:textbox inset="0,0,0,0">
                      <w:txbxContent>
                        <w:p w14:paraId="137A41D1" w14:textId="0BCD4887" w:rsidR="008E2B16" w:rsidRDefault="008E2B16">
                          <w:pPr>
                            <w:pStyle w:val="Intestazione"/>
                            <w:jc w:val="center"/>
                          </w:pPr>
                          <w:r>
                            <w:rPr>
                              <w:sz w:val="22"/>
                              <w:szCs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rPr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F31E84" w:rsidRPr="00F31E84">
                            <w:rPr>
                              <w:rStyle w:val="Numeropagina"/>
                              <w:b/>
                              <w:bCs/>
                              <w:noProof/>
                              <w:color w:val="3F3151" w:themeColor="accent4" w:themeShade="7F"/>
                              <w:sz w:val="16"/>
                              <w:szCs w:val="16"/>
                            </w:rPr>
                            <w:t>1</w:t>
                          </w:r>
                          <w:r>
                            <w:rPr>
                              <w:rStyle w:val="Numeropagina"/>
                              <w:b/>
                              <w:bCs/>
                              <w:color w:val="3F3151" w:themeColor="accent4" w:themeShade="7F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72" o:spid="_x0000_s1028" style="position:absolute;left:886;top:3255;width:374;height:374" coordorigin="1453,14832" coordsize="374,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">
                    <v:oval id="Oval 73" o:spid="_x0000_s1029" style="position:absolute;left:1453;top:14832;width:374;height:3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" filled="f" strokecolor="#84a2c6" strokeweight=".5pt"/>
                    <v:oval id="Oval 74" o:spid="_x0000_s1030" style="position:absolute;left:1462;top:14835;width:101;height: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" fillcolor="#84a2c6" stroked="f"/>
                  </v:group>
                  <w10:wrap anchorx="margin" anchory="page"/>
                </v:group>
              </w:pict>
            </mc:Fallback>
          </mc:AlternateContent>
        </w:r>
      </w:p>
    </w:sdtContent>
  </w:sdt>
  <w:p w14:paraId="017812E3" w14:textId="1C9D0234" w:rsidR="008E2B16" w:rsidRDefault="008E2B16" w:rsidP="005F450A">
    <w:pPr>
      <w:pStyle w:val="Intestazione"/>
      <w:tabs>
        <w:tab w:val="clear" w:pos="9638"/>
      </w:tabs>
      <w:ind w:right="-144"/>
    </w:pPr>
    <w:r>
      <w:t xml:space="preserve">      </w:t>
    </w:r>
    <w:r>
      <w:rPr>
        <w:noProof/>
      </w:rPr>
      <w:drawing>
        <wp:anchor distT="0" distB="0" distL="114300" distR="114300" simplePos="0" relativeHeight="251659776" behindDoc="0" locked="0" layoutInCell="1" allowOverlap="1" wp14:anchorId="767934C0" wp14:editId="6EC02298">
          <wp:simplePos x="0" y="0"/>
          <wp:positionH relativeFrom="column">
            <wp:posOffset>2038575</wp:posOffset>
          </wp:positionH>
          <wp:positionV relativeFrom="paragraph">
            <wp:posOffset>-134057</wp:posOffset>
          </wp:positionV>
          <wp:extent cx="813435" cy="754380"/>
          <wp:effectExtent l="0" t="0" r="5715" b="7620"/>
          <wp:wrapNone/>
          <wp:docPr id="1643180632" name="Immagine 1643180632" descr="Immagine che contiene testo, logo, Elementi grafici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magine 13" descr="Immagine che contiene testo, logo, Elementi grafici, Carattere&#10;&#10;Descrizione generata automaticamente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" b="7245"/>
                  <a:stretch/>
                </pic:blipFill>
                <pic:spPr bwMode="auto">
                  <a:xfrm>
                    <a:off x="0" y="0"/>
                    <a:ext cx="813435" cy="754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800" behindDoc="0" locked="0" layoutInCell="1" allowOverlap="1" wp14:anchorId="781E7EE0" wp14:editId="049D597A">
          <wp:simplePos x="0" y="0"/>
          <wp:positionH relativeFrom="column">
            <wp:posOffset>-140282</wp:posOffset>
          </wp:positionH>
          <wp:positionV relativeFrom="paragraph">
            <wp:posOffset>-2840</wp:posOffset>
          </wp:positionV>
          <wp:extent cx="1924050" cy="494030"/>
          <wp:effectExtent l="0" t="0" r="0" b="1270"/>
          <wp:wrapNone/>
          <wp:docPr id="620689632" name="Immagine 620689632" descr="Immagine che contiene testo, Carattere, Elementi grafici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Immagine 15" descr="Immagine che contiene testo, Carattere, Elementi grafici, logo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853" b="11466"/>
                  <a:stretch/>
                </pic:blipFill>
                <pic:spPr bwMode="auto">
                  <a:xfrm>
                    <a:off x="0" y="0"/>
                    <a:ext cx="1924050" cy="49403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1824" behindDoc="0" locked="0" layoutInCell="1" allowOverlap="1" wp14:anchorId="3942BDD2" wp14:editId="5078FC8D">
          <wp:simplePos x="0" y="0"/>
          <wp:positionH relativeFrom="margin">
            <wp:posOffset>5391774</wp:posOffset>
          </wp:positionH>
          <wp:positionV relativeFrom="paragraph">
            <wp:posOffset>-272415</wp:posOffset>
          </wp:positionV>
          <wp:extent cx="1282065" cy="1256030"/>
          <wp:effectExtent l="0" t="0" r="0" b="1270"/>
          <wp:wrapNone/>
          <wp:docPr id="1579621673" name="Immagine 1579621673" descr="Immagine che contiene testo, lavagnabian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" name="Immagine 207" descr="Immagine che contiene testo, lavagnabianca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2065" cy="1256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                                                                          </w:t>
    </w:r>
    <w:r>
      <w:rPr>
        <w:noProof/>
      </w:rPr>
      <w:drawing>
        <wp:inline distT="0" distB="0" distL="0" distR="0" wp14:anchorId="4C7D9034" wp14:editId="0811F2B6">
          <wp:extent cx="1540047" cy="504574"/>
          <wp:effectExtent l="0" t="0" r="0" b="3810"/>
          <wp:docPr id="1031941718" name="Immagine 1031941718" descr="Immagine che contiene Carattere, testo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Carattere, testo, logo, Elementi grafici&#10;&#10;Descrizione generata automaticamente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55119" cy="54227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398DF19" wp14:editId="0AB397A7">
          <wp:extent cx="700858" cy="559776"/>
          <wp:effectExtent l="0" t="0" r="0" b="0"/>
          <wp:docPr id="820948745" name="Immagine 8209487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419" cy="60415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167405">
      <w:rPr>
        <w:noProof/>
      </w:rPr>
      <w:t xml:space="preserve"> </w:t>
    </w:r>
    <w:r>
      <w:rPr>
        <w:noProof/>
      </w:rPr>
      <w:tab/>
    </w:r>
    <w:r>
      <w:rPr>
        <w:noProof/>
      </w:rPr>
      <w:tab/>
    </w:r>
    <w:r>
      <w:rPr>
        <w:noProof/>
      </w:rPr>
      <w:tab/>
    </w:r>
    <w:r>
      <w:rPr>
        <w:noProof/>
      </w:rPr>
      <w:tab/>
    </w:r>
  </w:p>
  <w:bookmarkEnd w:id="27"/>
  <w:bookmarkEnd w:id="26"/>
  <w:bookmarkEnd w:id="25"/>
  <w:bookmarkEnd w:id="24"/>
  <w:bookmarkEnd w:id="23"/>
  <w:bookmarkEnd w:id="22"/>
  <w:bookmarkEnd w:id="21"/>
  <w:bookmarkEnd w:id="20"/>
  <w:bookmarkEnd w:id="19"/>
  <w:bookmarkEnd w:id="18"/>
  <w:bookmarkEnd w:id="17"/>
  <w:bookmarkEnd w:id="16"/>
  <w:bookmarkEnd w:id="15"/>
  <w:bookmarkEnd w:id="14"/>
  <w:bookmarkEnd w:id="13"/>
  <w:bookmarkEnd w:id="12"/>
  <w:bookmarkEnd w:id="11"/>
  <w:bookmarkEnd w:id="10"/>
  <w:bookmarkEnd w:id="9"/>
  <w:bookmarkEnd w:id="8"/>
  <w:bookmarkEnd w:id="7"/>
  <w:bookmarkEnd w:id="6"/>
  <w:bookmarkEnd w:id="5"/>
  <w:bookmarkEnd w:id="4"/>
  <w:bookmarkEnd w:id="3"/>
  <w:bookmarkEnd w:id="2"/>
  <w:p w14:paraId="4C2B1A92" w14:textId="77777777" w:rsidR="008E2B16" w:rsidRPr="00B8650A" w:rsidRDefault="008E2B16" w:rsidP="00C44845">
    <w:pPr>
      <w:tabs>
        <w:tab w:val="center" w:pos="4819"/>
      </w:tabs>
      <w:ind w:left="-426" w:right="-207"/>
      <w:jc w:val="center"/>
      <w:rPr>
        <w:rFonts w:asciiTheme="minorHAnsi" w:hAnsiTheme="minorHAnsi" w:cstheme="minorHAnsi"/>
        <w:b/>
        <w:sz w:val="1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577763" w14:textId="5F5BE5D8" w:rsidR="008E2B16" w:rsidRDefault="008E2B16">
    <w:pPr>
      <w:pStyle w:val="Intestazione"/>
      <w:jc w:val="center"/>
      <w:rPr>
        <w:b/>
        <w:sz w:val="28"/>
      </w:rPr>
    </w:pPr>
    <w:r>
      <w:rPr>
        <w:noProof/>
      </w:rPr>
      <w:drawing>
        <wp:anchor distT="0" distB="0" distL="114300" distR="114300" simplePos="0" relativeHeight="251656704" behindDoc="1" locked="0" layoutInCell="1" allowOverlap="0" wp14:anchorId="3B11DEF9" wp14:editId="1F7A87AC">
          <wp:simplePos x="0" y="0"/>
          <wp:positionH relativeFrom="margin">
            <wp:align>center</wp:align>
          </wp:positionH>
          <wp:positionV relativeFrom="paragraph">
            <wp:posOffset>-396663</wp:posOffset>
          </wp:positionV>
          <wp:extent cx="7560000" cy="982800"/>
          <wp:effectExtent l="0" t="0" r="3175" b="8255"/>
          <wp:wrapNone/>
          <wp:docPr id="1618934012" name="Immagine 16189340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NRR CNR re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98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8"/>
    <w:multiLevelType w:val="singleLevel"/>
    <w:tmpl w:val="00000008"/>
    <w:name w:val="WW8Num1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000000E"/>
    <w:multiLevelType w:val="multilevel"/>
    <w:tmpl w:val="0000000E"/>
    <w:name w:val="WW8Num24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Verdana" w:hAnsi="Verdana"/>
        <w:i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A917FAF"/>
    <w:multiLevelType w:val="multilevel"/>
    <w:tmpl w:val="D9924E92"/>
    <w:lvl w:ilvl="0">
      <w:start w:val="1"/>
      <w:numFmt w:val="decimal"/>
      <w:pStyle w:val="Titolo1"/>
      <w:lvlText w:val="%1."/>
      <w:lvlJc w:val="left"/>
      <w:pPr>
        <w:ind w:left="1778" w:hanging="360"/>
      </w:pPr>
    </w:lvl>
    <w:lvl w:ilvl="1">
      <w:start w:val="1"/>
      <w:numFmt w:val="decimal"/>
      <w:pStyle w:val="Titolo2"/>
      <w:lvlText w:val="%1.%2."/>
      <w:lvlJc w:val="left"/>
      <w:pPr>
        <w:ind w:left="432" w:hanging="432"/>
      </w:pPr>
      <w:rPr>
        <w:sz w:val="22"/>
        <w:szCs w:val="22"/>
      </w:rPr>
    </w:lvl>
    <w:lvl w:ilvl="2">
      <w:start w:val="1"/>
      <w:numFmt w:val="decimal"/>
      <w:pStyle w:val="Titolo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69955A23"/>
    <w:multiLevelType w:val="hybridMultilevel"/>
    <w:tmpl w:val="95CC56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it-IT" w:vendorID="64" w:dllVersion="6" w:nlCheck="1" w:checkStyle="0"/>
  <w:activeWritingStyle w:appName="MSWord" w:lang="it-IT" w:vendorID="64" w:dllVersion="0" w:nlCheck="1" w:checkStyle="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279"/>
    <w:rsid w:val="00003119"/>
    <w:rsid w:val="000034A4"/>
    <w:rsid w:val="00005176"/>
    <w:rsid w:val="00005810"/>
    <w:rsid w:val="00010DCF"/>
    <w:rsid w:val="00010F09"/>
    <w:rsid w:val="00011951"/>
    <w:rsid w:val="00012847"/>
    <w:rsid w:val="0001578B"/>
    <w:rsid w:val="00017DBB"/>
    <w:rsid w:val="000208CB"/>
    <w:rsid w:val="000209B1"/>
    <w:rsid w:val="00021BDF"/>
    <w:rsid w:val="00022FFF"/>
    <w:rsid w:val="000302CB"/>
    <w:rsid w:val="000308F1"/>
    <w:rsid w:val="0003137E"/>
    <w:rsid w:val="000323A9"/>
    <w:rsid w:val="00036291"/>
    <w:rsid w:val="00037409"/>
    <w:rsid w:val="000429A7"/>
    <w:rsid w:val="00042BC4"/>
    <w:rsid w:val="00042FF7"/>
    <w:rsid w:val="00044189"/>
    <w:rsid w:val="0004462B"/>
    <w:rsid w:val="00044C12"/>
    <w:rsid w:val="0004637F"/>
    <w:rsid w:val="00046BA7"/>
    <w:rsid w:val="00050BA3"/>
    <w:rsid w:val="00052321"/>
    <w:rsid w:val="000528AD"/>
    <w:rsid w:val="00052CAA"/>
    <w:rsid w:val="00055E38"/>
    <w:rsid w:val="00057AC5"/>
    <w:rsid w:val="00057CF5"/>
    <w:rsid w:val="0006174B"/>
    <w:rsid w:val="00064A43"/>
    <w:rsid w:val="00065F69"/>
    <w:rsid w:val="00066A83"/>
    <w:rsid w:val="00070223"/>
    <w:rsid w:val="00070E38"/>
    <w:rsid w:val="000736DA"/>
    <w:rsid w:val="00073C1B"/>
    <w:rsid w:val="00073ED0"/>
    <w:rsid w:val="00076406"/>
    <w:rsid w:val="000769FF"/>
    <w:rsid w:val="000777A1"/>
    <w:rsid w:val="000826E4"/>
    <w:rsid w:val="00083C9C"/>
    <w:rsid w:val="00083F0A"/>
    <w:rsid w:val="000845D5"/>
    <w:rsid w:val="00084B06"/>
    <w:rsid w:val="0009754E"/>
    <w:rsid w:val="000A1082"/>
    <w:rsid w:val="000A1A33"/>
    <w:rsid w:val="000A3424"/>
    <w:rsid w:val="000A36FF"/>
    <w:rsid w:val="000A408B"/>
    <w:rsid w:val="000A440B"/>
    <w:rsid w:val="000A4428"/>
    <w:rsid w:val="000A4BD0"/>
    <w:rsid w:val="000A63D2"/>
    <w:rsid w:val="000A7BA8"/>
    <w:rsid w:val="000B0BDC"/>
    <w:rsid w:val="000B4B7B"/>
    <w:rsid w:val="000B5743"/>
    <w:rsid w:val="000C0D7F"/>
    <w:rsid w:val="000C1729"/>
    <w:rsid w:val="000C3DFA"/>
    <w:rsid w:val="000C561B"/>
    <w:rsid w:val="000C5E76"/>
    <w:rsid w:val="000D00FE"/>
    <w:rsid w:val="000D07F7"/>
    <w:rsid w:val="000D0F1F"/>
    <w:rsid w:val="000D209A"/>
    <w:rsid w:val="000D7033"/>
    <w:rsid w:val="000D7853"/>
    <w:rsid w:val="000D7CDD"/>
    <w:rsid w:val="000E0E66"/>
    <w:rsid w:val="000E2209"/>
    <w:rsid w:val="000E2AE0"/>
    <w:rsid w:val="000E4392"/>
    <w:rsid w:val="000E68BA"/>
    <w:rsid w:val="000F1160"/>
    <w:rsid w:val="000F3BF7"/>
    <w:rsid w:val="000F3D52"/>
    <w:rsid w:val="000F40CA"/>
    <w:rsid w:val="000F54B2"/>
    <w:rsid w:val="000F5935"/>
    <w:rsid w:val="000F5F0D"/>
    <w:rsid w:val="000F76B1"/>
    <w:rsid w:val="0010154F"/>
    <w:rsid w:val="001036C7"/>
    <w:rsid w:val="0010595F"/>
    <w:rsid w:val="00105CDD"/>
    <w:rsid w:val="00105FFD"/>
    <w:rsid w:val="00106CAB"/>
    <w:rsid w:val="00106E6F"/>
    <w:rsid w:val="00107000"/>
    <w:rsid w:val="00107E23"/>
    <w:rsid w:val="0011210D"/>
    <w:rsid w:val="00113F00"/>
    <w:rsid w:val="001168A1"/>
    <w:rsid w:val="00116B50"/>
    <w:rsid w:val="00117231"/>
    <w:rsid w:val="0011793F"/>
    <w:rsid w:val="001249F8"/>
    <w:rsid w:val="00126535"/>
    <w:rsid w:val="00130E08"/>
    <w:rsid w:val="0013120F"/>
    <w:rsid w:val="00131805"/>
    <w:rsid w:val="00131998"/>
    <w:rsid w:val="001333C0"/>
    <w:rsid w:val="0013655B"/>
    <w:rsid w:val="0013667B"/>
    <w:rsid w:val="00136883"/>
    <w:rsid w:val="00136BD3"/>
    <w:rsid w:val="00137E6D"/>
    <w:rsid w:val="00141D61"/>
    <w:rsid w:val="00142BB8"/>
    <w:rsid w:val="001430B3"/>
    <w:rsid w:val="001443B2"/>
    <w:rsid w:val="00150ECA"/>
    <w:rsid w:val="00150FC8"/>
    <w:rsid w:val="00151B70"/>
    <w:rsid w:val="00153451"/>
    <w:rsid w:val="00153489"/>
    <w:rsid w:val="001541C8"/>
    <w:rsid w:val="00155E70"/>
    <w:rsid w:val="0015731E"/>
    <w:rsid w:val="0015796D"/>
    <w:rsid w:val="00161098"/>
    <w:rsid w:val="001613D2"/>
    <w:rsid w:val="00161D0F"/>
    <w:rsid w:val="00162DF1"/>
    <w:rsid w:val="0016751D"/>
    <w:rsid w:val="00170736"/>
    <w:rsid w:val="00171472"/>
    <w:rsid w:val="00172754"/>
    <w:rsid w:val="00175BE8"/>
    <w:rsid w:val="00180F31"/>
    <w:rsid w:val="00181D9D"/>
    <w:rsid w:val="00181EB3"/>
    <w:rsid w:val="0018201F"/>
    <w:rsid w:val="0018359C"/>
    <w:rsid w:val="0018427F"/>
    <w:rsid w:val="00186125"/>
    <w:rsid w:val="00186DA7"/>
    <w:rsid w:val="00186FF4"/>
    <w:rsid w:val="001874FA"/>
    <w:rsid w:val="00192BB3"/>
    <w:rsid w:val="001A1C81"/>
    <w:rsid w:val="001A238D"/>
    <w:rsid w:val="001A277A"/>
    <w:rsid w:val="001A547D"/>
    <w:rsid w:val="001A5501"/>
    <w:rsid w:val="001A59CF"/>
    <w:rsid w:val="001A59DC"/>
    <w:rsid w:val="001B1158"/>
    <w:rsid w:val="001B1B41"/>
    <w:rsid w:val="001C0515"/>
    <w:rsid w:val="001C4455"/>
    <w:rsid w:val="001C63BD"/>
    <w:rsid w:val="001D29C1"/>
    <w:rsid w:val="001D3016"/>
    <w:rsid w:val="001D40BC"/>
    <w:rsid w:val="001E4796"/>
    <w:rsid w:val="001E67E4"/>
    <w:rsid w:val="001F10E0"/>
    <w:rsid w:val="001F2BC8"/>
    <w:rsid w:val="001F4165"/>
    <w:rsid w:val="001F56A9"/>
    <w:rsid w:val="001F5F79"/>
    <w:rsid w:val="001F71DF"/>
    <w:rsid w:val="0020364F"/>
    <w:rsid w:val="00204061"/>
    <w:rsid w:val="0020430E"/>
    <w:rsid w:val="00204769"/>
    <w:rsid w:val="002120DD"/>
    <w:rsid w:val="00213CC1"/>
    <w:rsid w:val="00214238"/>
    <w:rsid w:val="002177AA"/>
    <w:rsid w:val="00217800"/>
    <w:rsid w:val="002212CA"/>
    <w:rsid w:val="00225D7D"/>
    <w:rsid w:val="00230B94"/>
    <w:rsid w:val="00231824"/>
    <w:rsid w:val="00232DFB"/>
    <w:rsid w:val="00233CA7"/>
    <w:rsid w:val="00233ED0"/>
    <w:rsid w:val="002360C0"/>
    <w:rsid w:val="002419AE"/>
    <w:rsid w:val="002421EA"/>
    <w:rsid w:val="0024258C"/>
    <w:rsid w:val="00242844"/>
    <w:rsid w:val="002432FC"/>
    <w:rsid w:val="0024795C"/>
    <w:rsid w:val="002508E2"/>
    <w:rsid w:val="00250BE4"/>
    <w:rsid w:val="00254EB0"/>
    <w:rsid w:val="0025514E"/>
    <w:rsid w:val="00256907"/>
    <w:rsid w:val="00261E78"/>
    <w:rsid w:val="00267984"/>
    <w:rsid w:val="00272016"/>
    <w:rsid w:val="00274128"/>
    <w:rsid w:val="002778CE"/>
    <w:rsid w:val="0027797E"/>
    <w:rsid w:val="00280F16"/>
    <w:rsid w:val="002812CE"/>
    <w:rsid w:val="00281B52"/>
    <w:rsid w:val="00282E2D"/>
    <w:rsid w:val="002836B1"/>
    <w:rsid w:val="00283CF3"/>
    <w:rsid w:val="00286E14"/>
    <w:rsid w:val="00287A63"/>
    <w:rsid w:val="00291144"/>
    <w:rsid w:val="00291805"/>
    <w:rsid w:val="00292754"/>
    <w:rsid w:val="002932D6"/>
    <w:rsid w:val="002936BD"/>
    <w:rsid w:val="00294A83"/>
    <w:rsid w:val="00295F05"/>
    <w:rsid w:val="002A22F1"/>
    <w:rsid w:val="002A2FB8"/>
    <w:rsid w:val="002A3214"/>
    <w:rsid w:val="002A4A43"/>
    <w:rsid w:val="002A5C93"/>
    <w:rsid w:val="002A6601"/>
    <w:rsid w:val="002A726B"/>
    <w:rsid w:val="002B22A4"/>
    <w:rsid w:val="002B6376"/>
    <w:rsid w:val="002B67D6"/>
    <w:rsid w:val="002B71EB"/>
    <w:rsid w:val="002B7FA4"/>
    <w:rsid w:val="002C3266"/>
    <w:rsid w:val="002D02AC"/>
    <w:rsid w:val="002D5E47"/>
    <w:rsid w:val="002E0172"/>
    <w:rsid w:val="002E2017"/>
    <w:rsid w:val="002E265F"/>
    <w:rsid w:val="002E2883"/>
    <w:rsid w:val="002E3873"/>
    <w:rsid w:val="002E43A4"/>
    <w:rsid w:val="002E4DE3"/>
    <w:rsid w:val="002F071A"/>
    <w:rsid w:val="002F0BC4"/>
    <w:rsid w:val="002F384F"/>
    <w:rsid w:val="002F39E8"/>
    <w:rsid w:val="002F6A51"/>
    <w:rsid w:val="002F6F87"/>
    <w:rsid w:val="0030496F"/>
    <w:rsid w:val="003055CB"/>
    <w:rsid w:val="00310EF6"/>
    <w:rsid w:val="00312917"/>
    <w:rsid w:val="0032178B"/>
    <w:rsid w:val="003243AB"/>
    <w:rsid w:val="00325B91"/>
    <w:rsid w:val="00327A6B"/>
    <w:rsid w:val="00330E6F"/>
    <w:rsid w:val="003312CD"/>
    <w:rsid w:val="00332CAC"/>
    <w:rsid w:val="0033444E"/>
    <w:rsid w:val="00335A45"/>
    <w:rsid w:val="00336E75"/>
    <w:rsid w:val="0033712D"/>
    <w:rsid w:val="00345C60"/>
    <w:rsid w:val="00346289"/>
    <w:rsid w:val="00347161"/>
    <w:rsid w:val="003517C6"/>
    <w:rsid w:val="003571ED"/>
    <w:rsid w:val="00360E1A"/>
    <w:rsid w:val="0036168D"/>
    <w:rsid w:val="003624F0"/>
    <w:rsid w:val="00362715"/>
    <w:rsid w:val="00362BB3"/>
    <w:rsid w:val="00365D3A"/>
    <w:rsid w:val="0036772D"/>
    <w:rsid w:val="00367C8B"/>
    <w:rsid w:val="00373157"/>
    <w:rsid w:val="00380E4D"/>
    <w:rsid w:val="0038106C"/>
    <w:rsid w:val="003830B4"/>
    <w:rsid w:val="003845DA"/>
    <w:rsid w:val="00385408"/>
    <w:rsid w:val="00387D35"/>
    <w:rsid w:val="0039055C"/>
    <w:rsid w:val="00392EEE"/>
    <w:rsid w:val="00393104"/>
    <w:rsid w:val="00394EF6"/>
    <w:rsid w:val="003958AC"/>
    <w:rsid w:val="003A174D"/>
    <w:rsid w:val="003A34DA"/>
    <w:rsid w:val="003A3943"/>
    <w:rsid w:val="003A4EC1"/>
    <w:rsid w:val="003A7AFC"/>
    <w:rsid w:val="003B1F1F"/>
    <w:rsid w:val="003B2444"/>
    <w:rsid w:val="003B407E"/>
    <w:rsid w:val="003C046B"/>
    <w:rsid w:val="003C4187"/>
    <w:rsid w:val="003C74CA"/>
    <w:rsid w:val="003D2C9C"/>
    <w:rsid w:val="003D43F8"/>
    <w:rsid w:val="003D4B4B"/>
    <w:rsid w:val="003D5F6C"/>
    <w:rsid w:val="003D6484"/>
    <w:rsid w:val="003D765D"/>
    <w:rsid w:val="003D7717"/>
    <w:rsid w:val="003E1624"/>
    <w:rsid w:val="003E1911"/>
    <w:rsid w:val="003E4357"/>
    <w:rsid w:val="003E575B"/>
    <w:rsid w:val="003F3385"/>
    <w:rsid w:val="003F3919"/>
    <w:rsid w:val="003F42E8"/>
    <w:rsid w:val="003F4943"/>
    <w:rsid w:val="003F5EC9"/>
    <w:rsid w:val="003F6A2B"/>
    <w:rsid w:val="003F6E7F"/>
    <w:rsid w:val="004005A9"/>
    <w:rsid w:val="004059DC"/>
    <w:rsid w:val="00411D93"/>
    <w:rsid w:val="00417784"/>
    <w:rsid w:val="00420F49"/>
    <w:rsid w:val="0042104E"/>
    <w:rsid w:val="004223DD"/>
    <w:rsid w:val="004227B4"/>
    <w:rsid w:val="00422DD8"/>
    <w:rsid w:val="004233A4"/>
    <w:rsid w:val="0042535B"/>
    <w:rsid w:val="00430EE6"/>
    <w:rsid w:val="004345D8"/>
    <w:rsid w:val="004349BF"/>
    <w:rsid w:val="00435A1C"/>
    <w:rsid w:val="00435E85"/>
    <w:rsid w:val="00436AAE"/>
    <w:rsid w:val="004420E3"/>
    <w:rsid w:val="00442ADF"/>
    <w:rsid w:val="0044681F"/>
    <w:rsid w:val="00451581"/>
    <w:rsid w:val="0045385F"/>
    <w:rsid w:val="00453C33"/>
    <w:rsid w:val="00454420"/>
    <w:rsid w:val="00454B3E"/>
    <w:rsid w:val="00454B81"/>
    <w:rsid w:val="00455C13"/>
    <w:rsid w:val="004568FE"/>
    <w:rsid w:val="00456F70"/>
    <w:rsid w:val="00457633"/>
    <w:rsid w:val="0046482B"/>
    <w:rsid w:val="00464B5B"/>
    <w:rsid w:val="004667CE"/>
    <w:rsid w:val="00467340"/>
    <w:rsid w:val="00472774"/>
    <w:rsid w:val="00472960"/>
    <w:rsid w:val="00472E67"/>
    <w:rsid w:val="00473388"/>
    <w:rsid w:val="0047414C"/>
    <w:rsid w:val="004775EC"/>
    <w:rsid w:val="00482EB7"/>
    <w:rsid w:val="00484E1A"/>
    <w:rsid w:val="00486A99"/>
    <w:rsid w:val="00494613"/>
    <w:rsid w:val="004946BD"/>
    <w:rsid w:val="004A1162"/>
    <w:rsid w:val="004A337B"/>
    <w:rsid w:val="004A4893"/>
    <w:rsid w:val="004A7600"/>
    <w:rsid w:val="004B2D0F"/>
    <w:rsid w:val="004B4047"/>
    <w:rsid w:val="004B61B6"/>
    <w:rsid w:val="004C026A"/>
    <w:rsid w:val="004C0814"/>
    <w:rsid w:val="004C097E"/>
    <w:rsid w:val="004C2801"/>
    <w:rsid w:val="004C3325"/>
    <w:rsid w:val="004C562D"/>
    <w:rsid w:val="004D17F4"/>
    <w:rsid w:val="004D2FB0"/>
    <w:rsid w:val="004D62D5"/>
    <w:rsid w:val="004D6D3F"/>
    <w:rsid w:val="004E07F2"/>
    <w:rsid w:val="004E1856"/>
    <w:rsid w:val="004E1C7D"/>
    <w:rsid w:val="004E28CC"/>
    <w:rsid w:val="004E297C"/>
    <w:rsid w:val="004E6FE9"/>
    <w:rsid w:val="004E788C"/>
    <w:rsid w:val="004F04FA"/>
    <w:rsid w:val="004F07E2"/>
    <w:rsid w:val="004F1A5A"/>
    <w:rsid w:val="004F31A5"/>
    <w:rsid w:val="004F49A4"/>
    <w:rsid w:val="004F54D5"/>
    <w:rsid w:val="004F5932"/>
    <w:rsid w:val="004F5C64"/>
    <w:rsid w:val="004F6A18"/>
    <w:rsid w:val="0050101D"/>
    <w:rsid w:val="00505C5C"/>
    <w:rsid w:val="0051006B"/>
    <w:rsid w:val="00513BE1"/>
    <w:rsid w:val="00515019"/>
    <w:rsid w:val="00525001"/>
    <w:rsid w:val="00526B13"/>
    <w:rsid w:val="00526D3C"/>
    <w:rsid w:val="005277A4"/>
    <w:rsid w:val="00527F4B"/>
    <w:rsid w:val="0053047A"/>
    <w:rsid w:val="005320F4"/>
    <w:rsid w:val="00534C56"/>
    <w:rsid w:val="0053761F"/>
    <w:rsid w:val="00540039"/>
    <w:rsid w:val="005406BE"/>
    <w:rsid w:val="00540BF3"/>
    <w:rsid w:val="005432D4"/>
    <w:rsid w:val="005461F3"/>
    <w:rsid w:val="00546368"/>
    <w:rsid w:val="005501E5"/>
    <w:rsid w:val="005520DA"/>
    <w:rsid w:val="005529A3"/>
    <w:rsid w:val="00552E5C"/>
    <w:rsid w:val="00556FD5"/>
    <w:rsid w:val="0055750F"/>
    <w:rsid w:val="00557A15"/>
    <w:rsid w:val="00560BDA"/>
    <w:rsid w:val="005610C6"/>
    <w:rsid w:val="005611B9"/>
    <w:rsid w:val="00561BC4"/>
    <w:rsid w:val="00563CDE"/>
    <w:rsid w:val="00564C2D"/>
    <w:rsid w:val="00566425"/>
    <w:rsid w:val="005708CF"/>
    <w:rsid w:val="00571436"/>
    <w:rsid w:val="005726AA"/>
    <w:rsid w:val="005726B0"/>
    <w:rsid w:val="00572EAF"/>
    <w:rsid w:val="00575BAD"/>
    <w:rsid w:val="00577299"/>
    <w:rsid w:val="00577611"/>
    <w:rsid w:val="00577E1F"/>
    <w:rsid w:val="00582339"/>
    <w:rsid w:val="00585501"/>
    <w:rsid w:val="00585DB1"/>
    <w:rsid w:val="005866A5"/>
    <w:rsid w:val="00593D5D"/>
    <w:rsid w:val="00595E6B"/>
    <w:rsid w:val="005A12EF"/>
    <w:rsid w:val="005A241B"/>
    <w:rsid w:val="005A2421"/>
    <w:rsid w:val="005A55AB"/>
    <w:rsid w:val="005A63F8"/>
    <w:rsid w:val="005B1D7A"/>
    <w:rsid w:val="005B2ADC"/>
    <w:rsid w:val="005B37CF"/>
    <w:rsid w:val="005B5B07"/>
    <w:rsid w:val="005B672C"/>
    <w:rsid w:val="005C0178"/>
    <w:rsid w:val="005C4A8F"/>
    <w:rsid w:val="005C5274"/>
    <w:rsid w:val="005C6249"/>
    <w:rsid w:val="005D05FB"/>
    <w:rsid w:val="005D096F"/>
    <w:rsid w:val="005D2058"/>
    <w:rsid w:val="005D3678"/>
    <w:rsid w:val="005D50B2"/>
    <w:rsid w:val="005D52E4"/>
    <w:rsid w:val="005D7322"/>
    <w:rsid w:val="005E0336"/>
    <w:rsid w:val="005E4F03"/>
    <w:rsid w:val="005E53BF"/>
    <w:rsid w:val="005E6796"/>
    <w:rsid w:val="005F0295"/>
    <w:rsid w:val="005F1E9E"/>
    <w:rsid w:val="005F2C2D"/>
    <w:rsid w:val="005F450A"/>
    <w:rsid w:val="005F57AC"/>
    <w:rsid w:val="005F7CE0"/>
    <w:rsid w:val="006019DE"/>
    <w:rsid w:val="00601DB0"/>
    <w:rsid w:val="00603BD6"/>
    <w:rsid w:val="006101C2"/>
    <w:rsid w:val="006123D6"/>
    <w:rsid w:val="00614621"/>
    <w:rsid w:val="00620DB1"/>
    <w:rsid w:val="00625A83"/>
    <w:rsid w:val="00633127"/>
    <w:rsid w:val="00633C23"/>
    <w:rsid w:val="0063419F"/>
    <w:rsid w:val="00635075"/>
    <w:rsid w:val="00640A91"/>
    <w:rsid w:val="00642280"/>
    <w:rsid w:val="00642436"/>
    <w:rsid w:val="00642458"/>
    <w:rsid w:val="00645380"/>
    <w:rsid w:val="006453B2"/>
    <w:rsid w:val="0064542B"/>
    <w:rsid w:val="0065260B"/>
    <w:rsid w:val="006530F4"/>
    <w:rsid w:val="0065466B"/>
    <w:rsid w:val="006564A3"/>
    <w:rsid w:val="00657B64"/>
    <w:rsid w:val="00661E34"/>
    <w:rsid w:val="00663A6F"/>
    <w:rsid w:val="006703AC"/>
    <w:rsid w:val="00672863"/>
    <w:rsid w:val="00673DE7"/>
    <w:rsid w:val="0067687C"/>
    <w:rsid w:val="00677038"/>
    <w:rsid w:val="00677A53"/>
    <w:rsid w:val="00681224"/>
    <w:rsid w:val="00683F39"/>
    <w:rsid w:val="0068549D"/>
    <w:rsid w:val="00687309"/>
    <w:rsid w:val="00687888"/>
    <w:rsid w:val="00687C83"/>
    <w:rsid w:val="00692FF3"/>
    <w:rsid w:val="006977CA"/>
    <w:rsid w:val="006A0E71"/>
    <w:rsid w:val="006A3972"/>
    <w:rsid w:val="006A4399"/>
    <w:rsid w:val="006A4B28"/>
    <w:rsid w:val="006A6660"/>
    <w:rsid w:val="006B09A2"/>
    <w:rsid w:val="006B2116"/>
    <w:rsid w:val="006B2BA5"/>
    <w:rsid w:val="006B5D1B"/>
    <w:rsid w:val="006B75A6"/>
    <w:rsid w:val="006C0136"/>
    <w:rsid w:val="006C447A"/>
    <w:rsid w:val="006C6B77"/>
    <w:rsid w:val="006D02CB"/>
    <w:rsid w:val="006D58C2"/>
    <w:rsid w:val="006D627B"/>
    <w:rsid w:val="006E23F6"/>
    <w:rsid w:val="006E263C"/>
    <w:rsid w:val="006E3495"/>
    <w:rsid w:val="006E4E4E"/>
    <w:rsid w:val="006F1788"/>
    <w:rsid w:val="006F19A1"/>
    <w:rsid w:val="006F2974"/>
    <w:rsid w:val="006F3122"/>
    <w:rsid w:val="006F46ED"/>
    <w:rsid w:val="006F5818"/>
    <w:rsid w:val="006F5D02"/>
    <w:rsid w:val="006F6D2C"/>
    <w:rsid w:val="00701278"/>
    <w:rsid w:val="00701EA4"/>
    <w:rsid w:val="00702D67"/>
    <w:rsid w:val="00703285"/>
    <w:rsid w:val="0070329A"/>
    <w:rsid w:val="007035B0"/>
    <w:rsid w:val="00704232"/>
    <w:rsid w:val="00710165"/>
    <w:rsid w:val="00711638"/>
    <w:rsid w:val="00712A64"/>
    <w:rsid w:val="007161F1"/>
    <w:rsid w:val="00723F20"/>
    <w:rsid w:val="00723F69"/>
    <w:rsid w:val="007246E7"/>
    <w:rsid w:val="00726818"/>
    <w:rsid w:val="00727365"/>
    <w:rsid w:val="007361DD"/>
    <w:rsid w:val="00737587"/>
    <w:rsid w:val="00740302"/>
    <w:rsid w:val="00740692"/>
    <w:rsid w:val="00740985"/>
    <w:rsid w:val="007445E5"/>
    <w:rsid w:val="00744739"/>
    <w:rsid w:val="00744F30"/>
    <w:rsid w:val="0074553B"/>
    <w:rsid w:val="0074737D"/>
    <w:rsid w:val="00751615"/>
    <w:rsid w:val="00751C5B"/>
    <w:rsid w:val="0075286E"/>
    <w:rsid w:val="007548F0"/>
    <w:rsid w:val="00760047"/>
    <w:rsid w:val="0076198B"/>
    <w:rsid w:val="00765168"/>
    <w:rsid w:val="00766351"/>
    <w:rsid w:val="007700B2"/>
    <w:rsid w:val="00772243"/>
    <w:rsid w:val="00775C67"/>
    <w:rsid w:val="00776661"/>
    <w:rsid w:val="0077779C"/>
    <w:rsid w:val="0078015C"/>
    <w:rsid w:val="00785CB7"/>
    <w:rsid w:val="007873AD"/>
    <w:rsid w:val="00787D45"/>
    <w:rsid w:val="00787DAA"/>
    <w:rsid w:val="00787E61"/>
    <w:rsid w:val="00793513"/>
    <w:rsid w:val="00793C74"/>
    <w:rsid w:val="007964A0"/>
    <w:rsid w:val="0079743F"/>
    <w:rsid w:val="00797792"/>
    <w:rsid w:val="00797C74"/>
    <w:rsid w:val="007A03D3"/>
    <w:rsid w:val="007A228E"/>
    <w:rsid w:val="007A451E"/>
    <w:rsid w:val="007A6246"/>
    <w:rsid w:val="007A764E"/>
    <w:rsid w:val="007B1CD7"/>
    <w:rsid w:val="007B260C"/>
    <w:rsid w:val="007B31FE"/>
    <w:rsid w:val="007B5ECF"/>
    <w:rsid w:val="007B733D"/>
    <w:rsid w:val="007C1D7B"/>
    <w:rsid w:val="007C1EE1"/>
    <w:rsid w:val="007C1FD1"/>
    <w:rsid w:val="007C3BC9"/>
    <w:rsid w:val="007C4791"/>
    <w:rsid w:val="007C6C64"/>
    <w:rsid w:val="007C74A9"/>
    <w:rsid w:val="007D4FA8"/>
    <w:rsid w:val="007E20DD"/>
    <w:rsid w:val="007E25D9"/>
    <w:rsid w:val="007E436F"/>
    <w:rsid w:val="007F10FC"/>
    <w:rsid w:val="007F2537"/>
    <w:rsid w:val="007F55E6"/>
    <w:rsid w:val="007F783B"/>
    <w:rsid w:val="00802641"/>
    <w:rsid w:val="008027E9"/>
    <w:rsid w:val="00805704"/>
    <w:rsid w:val="00810D63"/>
    <w:rsid w:val="008119A9"/>
    <w:rsid w:val="00811CBA"/>
    <w:rsid w:val="0081455D"/>
    <w:rsid w:val="00814EC8"/>
    <w:rsid w:val="00822A0C"/>
    <w:rsid w:val="00822BA7"/>
    <w:rsid w:val="00823427"/>
    <w:rsid w:val="00823E12"/>
    <w:rsid w:val="00827314"/>
    <w:rsid w:val="00830D94"/>
    <w:rsid w:val="008317BF"/>
    <w:rsid w:val="00831E25"/>
    <w:rsid w:val="008329B3"/>
    <w:rsid w:val="0083479D"/>
    <w:rsid w:val="00836091"/>
    <w:rsid w:val="00836196"/>
    <w:rsid w:val="008377D8"/>
    <w:rsid w:val="00842748"/>
    <w:rsid w:val="00843A41"/>
    <w:rsid w:val="0084479F"/>
    <w:rsid w:val="00844C34"/>
    <w:rsid w:val="00844CE7"/>
    <w:rsid w:val="00844FF0"/>
    <w:rsid w:val="00845A32"/>
    <w:rsid w:val="00846479"/>
    <w:rsid w:val="00852F79"/>
    <w:rsid w:val="00855CB6"/>
    <w:rsid w:val="0086198C"/>
    <w:rsid w:val="00865CD7"/>
    <w:rsid w:val="008677B8"/>
    <w:rsid w:val="00867C26"/>
    <w:rsid w:val="00872975"/>
    <w:rsid w:val="00874BB5"/>
    <w:rsid w:val="00875B23"/>
    <w:rsid w:val="008761D9"/>
    <w:rsid w:val="008762C3"/>
    <w:rsid w:val="00876338"/>
    <w:rsid w:val="00885DE3"/>
    <w:rsid w:val="00887D65"/>
    <w:rsid w:val="0089081B"/>
    <w:rsid w:val="00890D05"/>
    <w:rsid w:val="00892B37"/>
    <w:rsid w:val="008936EF"/>
    <w:rsid w:val="008939C6"/>
    <w:rsid w:val="00894969"/>
    <w:rsid w:val="00895B6F"/>
    <w:rsid w:val="008A25EE"/>
    <w:rsid w:val="008A49F2"/>
    <w:rsid w:val="008A4E04"/>
    <w:rsid w:val="008A5DAA"/>
    <w:rsid w:val="008B1F3D"/>
    <w:rsid w:val="008B2500"/>
    <w:rsid w:val="008C4CB8"/>
    <w:rsid w:val="008C5397"/>
    <w:rsid w:val="008C5767"/>
    <w:rsid w:val="008C5884"/>
    <w:rsid w:val="008C5A16"/>
    <w:rsid w:val="008D11DF"/>
    <w:rsid w:val="008D1907"/>
    <w:rsid w:val="008D1DEF"/>
    <w:rsid w:val="008D2D13"/>
    <w:rsid w:val="008D503D"/>
    <w:rsid w:val="008D546C"/>
    <w:rsid w:val="008D627B"/>
    <w:rsid w:val="008D790A"/>
    <w:rsid w:val="008E0EAE"/>
    <w:rsid w:val="008E1308"/>
    <w:rsid w:val="008E156A"/>
    <w:rsid w:val="008E29C9"/>
    <w:rsid w:val="008E2B16"/>
    <w:rsid w:val="008E57A9"/>
    <w:rsid w:val="008E7CA3"/>
    <w:rsid w:val="008F23F4"/>
    <w:rsid w:val="008F44E2"/>
    <w:rsid w:val="008F653F"/>
    <w:rsid w:val="00900C97"/>
    <w:rsid w:val="009034DA"/>
    <w:rsid w:val="00903610"/>
    <w:rsid w:val="00904891"/>
    <w:rsid w:val="00904DF8"/>
    <w:rsid w:val="00905E04"/>
    <w:rsid w:val="009100FB"/>
    <w:rsid w:val="0091215F"/>
    <w:rsid w:val="00915641"/>
    <w:rsid w:val="0091698A"/>
    <w:rsid w:val="00917547"/>
    <w:rsid w:val="0092088F"/>
    <w:rsid w:val="00923F71"/>
    <w:rsid w:val="0093228F"/>
    <w:rsid w:val="009407FA"/>
    <w:rsid w:val="00940F40"/>
    <w:rsid w:val="009436EE"/>
    <w:rsid w:val="00947406"/>
    <w:rsid w:val="00951306"/>
    <w:rsid w:val="00951640"/>
    <w:rsid w:val="009537FD"/>
    <w:rsid w:val="00953AAD"/>
    <w:rsid w:val="00953D34"/>
    <w:rsid w:val="00954A7C"/>
    <w:rsid w:val="00955549"/>
    <w:rsid w:val="0095631E"/>
    <w:rsid w:val="00956F5C"/>
    <w:rsid w:val="009571A9"/>
    <w:rsid w:val="00962FE4"/>
    <w:rsid w:val="00963DAD"/>
    <w:rsid w:val="0096483B"/>
    <w:rsid w:val="009662FE"/>
    <w:rsid w:val="00967416"/>
    <w:rsid w:val="00972521"/>
    <w:rsid w:val="0097274F"/>
    <w:rsid w:val="0097458D"/>
    <w:rsid w:val="0097496C"/>
    <w:rsid w:val="0097779D"/>
    <w:rsid w:val="009811D2"/>
    <w:rsid w:val="00982588"/>
    <w:rsid w:val="00986F93"/>
    <w:rsid w:val="009932C3"/>
    <w:rsid w:val="00995AAD"/>
    <w:rsid w:val="00997626"/>
    <w:rsid w:val="009A6975"/>
    <w:rsid w:val="009A7527"/>
    <w:rsid w:val="009B0C92"/>
    <w:rsid w:val="009B4F08"/>
    <w:rsid w:val="009B72E6"/>
    <w:rsid w:val="009C040D"/>
    <w:rsid w:val="009C0EB5"/>
    <w:rsid w:val="009C1D13"/>
    <w:rsid w:val="009C22A0"/>
    <w:rsid w:val="009C6BB7"/>
    <w:rsid w:val="009C73CA"/>
    <w:rsid w:val="009D369C"/>
    <w:rsid w:val="009D4209"/>
    <w:rsid w:val="009E045F"/>
    <w:rsid w:val="009E2918"/>
    <w:rsid w:val="009E2FE5"/>
    <w:rsid w:val="009E45CB"/>
    <w:rsid w:val="009E4684"/>
    <w:rsid w:val="009E5AB2"/>
    <w:rsid w:val="009E60AC"/>
    <w:rsid w:val="009E77FC"/>
    <w:rsid w:val="009E7CE6"/>
    <w:rsid w:val="009E7F2D"/>
    <w:rsid w:val="009F04C6"/>
    <w:rsid w:val="009F1A0D"/>
    <w:rsid w:val="009F2957"/>
    <w:rsid w:val="009F2C66"/>
    <w:rsid w:val="009F3CA6"/>
    <w:rsid w:val="00A009FA"/>
    <w:rsid w:val="00A03467"/>
    <w:rsid w:val="00A037A2"/>
    <w:rsid w:val="00A03DE6"/>
    <w:rsid w:val="00A03EDE"/>
    <w:rsid w:val="00A0469E"/>
    <w:rsid w:val="00A04DF4"/>
    <w:rsid w:val="00A12F2C"/>
    <w:rsid w:val="00A148CA"/>
    <w:rsid w:val="00A14B07"/>
    <w:rsid w:val="00A167CD"/>
    <w:rsid w:val="00A1682C"/>
    <w:rsid w:val="00A20C8E"/>
    <w:rsid w:val="00A2284D"/>
    <w:rsid w:val="00A2477C"/>
    <w:rsid w:val="00A27F47"/>
    <w:rsid w:val="00A30D64"/>
    <w:rsid w:val="00A317A9"/>
    <w:rsid w:val="00A32647"/>
    <w:rsid w:val="00A40AA6"/>
    <w:rsid w:val="00A463E4"/>
    <w:rsid w:val="00A514D9"/>
    <w:rsid w:val="00A51C52"/>
    <w:rsid w:val="00A53125"/>
    <w:rsid w:val="00A53373"/>
    <w:rsid w:val="00A5498A"/>
    <w:rsid w:val="00A56E03"/>
    <w:rsid w:val="00A56FEA"/>
    <w:rsid w:val="00A640DF"/>
    <w:rsid w:val="00A6685F"/>
    <w:rsid w:val="00A66CFF"/>
    <w:rsid w:val="00A71AC5"/>
    <w:rsid w:val="00A75621"/>
    <w:rsid w:val="00A77DAA"/>
    <w:rsid w:val="00A82890"/>
    <w:rsid w:val="00A82C44"/>
    <w:rsid w:val="00A84653"/>
    <w:rsid w:val="00A85E46"/>
    <w:rsid w:val="00A90D47"/>
    <w:rsid w:val="00A90DF2"/>
    <w:rsid w:val="00A9434E"/>
    <w:rsid w:val="00AA1122"/>
    <w:rsid w:val="00AA45EB"/>
    <w:rsid w:val="00AB0F7D"/>
    <w:rsid w:val="00AB4E21"/>
    <w:rsid w:val="00AB57F9"/>
    <w:rsid w:val="00AB7F20"/>
    <w:rsid w:val="00AC2CA3"/>
    <w:rsid w:val="00AC3025"/>
    <w:rsid w:val="00AD07D1"/>
    <w:rsid w:val="00AD0F7B"/>
    <w:rsid w:val="00AD2123"/>
    <w:rsid w:val="00AD3CFF"/>
    <w:rsid w:val="00AD445D"/>
    <w:rsid w:val="00AD45D9"/>
    <w:rsid w:val="00AE3E7D"/>
    <w:rsid w:val="00AE474E"/>
    <w:rsid w:val="00AE5081"/>
    <w:rsid w:val="00AE5613"/>
    <w:rsid w:val="00AF06E8"/>
    <w:rsid w:val="00AF10D5"/>
    <w:rsid w:val="00AF1527"/>
    <w:rsid w:val="00AF2158"/>
    <w:rsid w:val="00AF223C"/>
    <w:rsid w:val="00AF493E"/>
    <w:rsid w:val="00AF4954"/>
    <w:rsid w:val="00AF6454"/>
    <w:rsid w:val="00B00582"/>
    <w:rsid w:val="00B00B90"/>
    <w:rsid w:val="00B02242"/>
    <w:rsid w:val="00B02274"/>
    <w:rsid w:val="00B0530D"/>
    <w:rsid w:val="00B07EDC"/>
    <w:rsid w:val="00B16AB5"/>
    <w:rsid w:val="00B17EDB"/>
    <w:rsid w:val="00B21C9C"/>
    <w:rsid w:val="00B2284A"/>
    <w:rsid w:val="00B22925"/>
    <w:rsid w:val="00B236A2"/>
    <w:rsid w:val="00B25239"/>
    <w:rsid w:val="00B25700"/>
    <w:rsid w:val="00B27B9B"/>
    <w:rsid w:val="00B300D2"/>
    <w:rsid w:val="00B30846"/>
    <w:rsid w:val="00B312B4"/>
    <w:rsid w:val="00B325AB"/>
    <w:rsid w:val="00B32CFC"/>
    <w:rsid w:val="00B33A5F"/>
    <w:rsid w:val="00B3512A"/>
    <w:rsid w:val="00B35BF3"/>
    <w:rsid w:val="00B42C22"/>
    <w:rsid w:val="00B45304"/>
    <w:rsid w:val="00B45CC7"/>
    <w:rsid w:val="00B46337"/>
    <w:rsid w:val="00B5218F"/>
    <w:rsid w:val="00B526C1"/>
    <w:rsid w:val="00B55A14"/>
    <w:rsid w:val="00B572D8"/>
    <w:rsid w:val="00B62976"/>
    <w:rsid w:val="00B647F7"/>
    <w:rsid w:val="00B64A8D"/>
    <w:rsid w:val="00B65475"/>
    <w:rsid w:val="00B674D4"/>
    <w:rsid w:val="00B67B79"/>
    <w:rsid w:val="00B71BA8"/>
    <w:rsid w:val="00B735A9"/>
    <w:rsid w:val="00B73A50"/>
    <w:rsid w:val="00B741F5"/>
    <w:rsid w:val="00B74928"/>
    <w:rsid w:val="00B7735E"/>
    <w:rsid w:val="00B8097B"/>
    <w:rsid w:val="00B82002"/>
    <w:rsid w:val="00B83A51"/>
    <w:rsid w:val="00B8650A"/>
    <w:rsid w:val="00B865A9"/>
    <w:rsid w:val="00B9051F"/>
    <w:rsid w:val="00B95587"/>
    <w:rsid w:val="00B96946"/>
    <w:rsid w:val="00B96F46"/>
    <w:rsid w:val="00BA0726"/>
    <w:rsid w:val="00BA1AF2"/>
    <w:rsid w:val="00BA39A4"/>
    <w:rsid w:val="00BA4AE1"/>
    <w:rsid w:val="00BA5F76"/>
    <w:rsid w:val="00BB164B"/>
    <w:rsid w:val="00BB319B"/>
    <w:rsid w:val="00BB47BB"/>
    <w:rsid w:val="00BB7016"/>
    <w:rsid w:val="00BB7653"/>
    <w:rsid w:val="00BB7AEA"/>
    <w:rsid w:val="00BB7E14"/>
    <w:rsid w:val="00BB7E79"/>
    <w:rsid w:val="00BC5CA8"/>
    <w:rsid w:val="00BD0C2D"/>
    <w:rsid w:val="00BD1E22"/>
    <w:rsid w:val="00BD49A3"/>
    <w:rsid w:val="00BD5537"/>
    <w:rsid w:val="00BD7521"/>
    <w:rsid w:val="00BE0064"/>
    <w:rsid w:val="00BE438D"/>
    <w:rsid w:val="00BE6A7A"/>
    <w:rsid w:val="00BE7946"/>
    <w:rsid w:val="00BF0181"/>
    <w:rsid w:val="00BF4B6A"/>
    <w:rsid w:val="00BF5045"/>
    <w:rsid w:val="00BF5C04"/>
    <w:rsid w:val="00BF61DA"/>
    <w:rsid w:val="00BF756F"/>
    <w:rsid w:val="00C026C0"/>
    <w:rsid w:val="00C115E1"/>
    <w:rsid w:val="00C1759A"/>
    <w:rsid w:val="00C212BF"/>
    <w:rsid w:val="00C21D1F"/>
    <w:rsid w:val="00C26EE2"/>
    <w:rsid w:val="00C27983"/>
    <w:rsid w:val="00C3114D"/>
    <w:rsid w:val="00C34701"/>
    <w:rsid w:val="00C37345"/>
    <w:rsid w:val="00C41EE2"/>
    <w:rsid w:val="00C432CD"/>
    <w:rsid w:val="00C44845"/>
    <w:rsid w:val="00C47A71"/>
    <w:rsid w:val="00C50AC7"/>
    <w:rsid w:val="00C50B5C"/>
    <w:rsid w:val="00C51344"/>
    <w:rsid w:val="00C51740"/>
    <w:rsid w:val="00C52B5F"/>
    <w:rsid w:val="00C52F36"/>
    <w:rsid w:val="00C53897"/>
    <w:rsid w:val="00C56A8A"/>
    <w:rsid w:val="00C57581"/>
    <w:rsid w:val="00C632C7"/>
    <w:rsid w:val="00C65118"/>
    <w:rsid w:val="00C65B3F"/>
    <w:rsid w:val="00C70294"/>
    <w:rsid w:val="00C71A12"/>
    <w:rsid w:val="00C723BF"/>
    <w:rsid w:val="00C72FB9"/>
    <w:rsid w:val="00C736FC"/>
    <w:rsid w:val="00C73AA7"/>
    <w:rsid w:val="00C74AB2"/>
    <w:rsid w:val="00C7712A"/>
    <w:rsid w:val="00C82578"/>
    <w:rsid w:val="00C82D64"/>
    <w:rsid w:val="00C863CE"/>
    <w:rsid w:val="00C86F9B"/>
    <w:rsid w:val="00C90DF9"/>
    <w:rsid w:val="00C91349"/>
    <w:rsid w:val="00C917E0"/>
    <w:rsid w:val="00C9434B"/>
    <w:rsid w:val="00C9456F"/>
    <w:rsid w:val="00CA2F84"/>
    <w:rsid w:val="00CB17B9"/>
    <w:rsid w:val="00CB1D70"/>
    <w:rsid w:val="00CB2166"/>
    <w:rsid w:val="00CB2EFB"/>
    <w:rsid w:val="00CB50B4"/>
    <w:rsid w:val="00CB770E"/>
    <w:rsid w:val="00CC1950"/>
    <w:rsid w:val="00CC1D59"/>
    <w:rsid w:val="00CC233D"/>
    <w:rsid w:val="00CC7B07"/>
    <w:rsid w:val="00CD2886"/>
    <w:rsid w:val="00CD541C"/>
    <w:rsid w:val="00CD6F58"/>
    <w:rsid w:val="00CD6F62"/>
    <w:rsid w:val="00CD7F95"/>
    <w:rsid w:val="00CE3AAD"/>
    <w:rsid w:val="00CE4C68"/>
    <w:rsid w:val="00CE6A15"/>
    <w:rsid w:val="00CF00ED"/>
    <w:rsid w:val="00CF11EC"/>
    <w:rsid w:val="00CF13F2"/>
    <w:rsid w:val="00CF3AB2"/>
    <w:rsid w:val="00CF532B"/>
    <w:rsid w:val="00CF78F7"/>
    <w:rsid w:val="00D03112"/>
    <w:rsid w:val="00D06B71"/>
    <w:rsid w:val="00D1133C"/>
    <w:rsid w:val="00D120C7"/>
    <w:rsid w:val="00D139F5"/>
    <w:rsid w:val="00D13A32"/>
    <w:rsid w:val="00D14E15"/>
    <w:rsid w:val="00D158AB"/>
    <w:rsid w:val="00D15ADA"/>
    <w:rsid w:val="00D207A8"/>
    <w:rsid w:val="00D219BE"/>
    <w:rsid w:val="00D22279"/>
    <w:rsid w:val="00D22A6F"/>
    <w:rsid w:val="00D3202E"/>
    <w:rsid w:val="00D35079"/>
    <w:rsid w:val="00D4036D"/>
    <w:rsid w:val="00D40CCF"/>
    <w:rsid w:val="00D40DAA"/>
    <w:rsid w:val="00D41623"/>
    <w:rsid w:val="00D41872"/>
    <w:rsid w:val="00D42A5D"/>
    <w:rsid w:val="00D42BBF"/>
    <w:rsid w:val="00D43632"/>
    <w:rsid w:val="00D44154"/>
    <w:rsid w:val="00D44B21"/>
    <w:rsid w:val="00D44DA4"/>
    <w:rsid w:val="00D452EA"/>
    <w:rsid w:val="00D45E29"/>
    <w:rsid w:val="00D46F38"/>
    <w:rsid w:val="00D5499B"/>
    <w:rsid w:val="00D6148E"/>
    <w:rsid w:val="00D61B2D"/>
    <w:rsid w:val="00D632F6"/>
    <w:rsid w:val="00D72DA5"/>
    <w:rsid w:val="00D74045"/>
    <w:rsid w:val="00D811BC"/>
    <w:rsid w:val="00D861D8"/>
    <w:rsid w:val="00D863BA"/>
    <w:rsid w:val="00D91930"/>
    <w:rsid w:val="00D9288D"/>
    <w:rsid w:val="00D977CE"/>
    <w:rsid w:val="00D97F65"/>
    <w:rsid w:val="00DA5F0C"/>
    <w:rsid w:val="00DA7031"/>
    <w:rsid w:val="00DA7048"/>
    <w:rsid w:val="00DA75F5"/>
    <w:rsid w:val="00DB0459"/>
    <w:rsid w:val="00DB0668"/>
    <w:rsid w:val="00DB2B82"/>
    <w:rsid w:val="00DB418A"/>
    <w:rsid w:val="00DB66FB"/>
    <w:rsid w:val="00DB6751"/>
    <w:rsid w:val="00DC244F"/>
    <w:rsid w:val="00DC2A26"/>
    <w:rsid w:val="00DC4478"/>
    <w:rsid w:val="00DC5C6C"/>
    <w:rsid w:val="00DD379A"/>
    <w:rsid w:val="00DD4527"/>
    <w:rsid w:val="00DD525C"/>
    <w:rsid w:val="00DD6FB2"/>
    <w:rsid w:val="00DE013B"/>
    <w:rsid w:val="00DE1137"/>
    <w:rsid w:val="00DE7353"/>
    <w:rsid w:val="00DF1A23"/>
    <w:rsid w:val="00DF1FC5"/>
    <w:rsid w:val="00DF49B6"/>
    <w:rsid w:val="00DF5BDA"/>
    <w:rsid w:val="00DF5C41"/>
    <w:rsid w:val="00DF7F20"/>
    <w:rsid w:val="00E0095D"/>
    <w:rsid w:val="00E0541F"/>
    <w:rsid w:val="00E1094C"/>
    <w:rsid w:val="00E109DF"/>
    <w:rsid w:val="00E11BA7"/>
    <w:rsid w:val="00E13AD7"/>
    <w:rsid w:val="00E14B66"/>
    <w:rsid w:val="00E16890"/>
    <w:rsid w:val="00E16E8F"/>
    <w:rsid w:val="00E17D8C"/>
    <w:rsid w:val="00E2551E"/>
    <w:rsid w:val="00E26999"/>
    <w:rsid w:val="00E270E2"/>
    <w:rsid w:val="00E27872"/>
    <w:rsid w:val="00E30097"/>
    <w:rsid w:val="00E306AA"/>
    <w:rsid w:val="00E30B65"/>
    <w:rsid w:val="00E35284"/>
    <w:rsid w:val="00E353D4"/>
    <w:rsid w:val="00E35786"/>
    <w:rsid w:val="00E35F1C"/>
    <w:rsid w:val="00E37A35"/>
    <w:rsid w:val="00E408C2"/>
    <w:rsid w:val="00E424AD"/>
    <w:rsid w:val="00E44724"/>
    <w:rsid w:val="00E454C8"/>
    <w:rsid w:val="00E46483"/>
    <w:rsid w:val="00E466A6"/>
    <w:rsid w:val="00E50ED7"/>
    <w:rsid w:val="00E52625"/>
    <w:rsid w:val="00E56E67"/>
    <w:rsid w:val="00E57595"/>
    <w:rsid w:val="00E612BC"/>
    <w:rsid w:val="00E61CBC"/>
    <w:rsid w:val="00E629A5"/>
    <w:rsid w:val="00E66432"/>
    <w:rsid w:val="00E67EFA"/>
    <w:rsid w:val="00E71CF5"/>
    <w:rsid w:val="00E76562"/>
    <w:rsid w:val="00E7656E"/>
    <w:rsid w:val="00E818A7"/>
    <w:rsid w:val="00E81BFF"/>
    <w:rsid w:val="00E83C6D"/>
    <w:rsid w:val="00E8512C"/>
    <w:rsid w:val="00E85CCF"/>
    <w:rsid w:val="00E870A0"/>
    <w:rsid w:val="00E9060C"/>
    <w:rsid w:val="00E91DEB"/>
    <w:rsid w:val="00E93F05"/>
    <w:rsid w:val="00EA1A4F"/>
    <w:rsid w:val="00EA1F6A"/>
    <w:rsid w:val="00EA4364"/>
    <w:rsid w:val="00EA485F"/>
    <w:rsid w:val="00EA5DFB"/>
    <w:rsid w:val="00EA66AC"/>
    <w:rsid w:val="00EB0C7A"/>
    <w:rsid w:val="00EB1177"/>
    <w:rsid w:val="00EB30BE"/>
    <w:rsid w:val="00EB6591"/>
    <w:rsid w:val="00EB6E62"/>
    <w:rsid w:val="00EC045F"/>
    <w:rsid w:val="00EC0592"/>
    <w:rsid w:val="00EC15B7"/>
    <w:rsid w:val="00EC4043"/>
    <w:rsid w:val="00EC4B1B"/>
    <w:rsid w:val="00EC69AC"/>
    <w:rsid w:val="00ED097F"/>
    <w:rsid w:val="00ED22DD"/>
    <w:rsid w:val="00ED2CE6"/>
    <w:rsid w:val="00ED4200"/>
    <w:rsid w:val="00ED4ECB"/>
    <w:rsid w:val="00ED5867"/>
    <w:rsid w:val="00EE22FC"/>
    <w:rsid w:val="00EE27A1"/>
    <w:rsid w:val="00EE3E02"/>
    <w:rsid w:val="00EF087B"/>
    <w:rsid w:val="00EF4EF2"/>
    <w:rsid w:val="00EF5B37"/>
    <w:rsid w:val="00EF5C41"/>
    <w:rsid w:val="00EF6B40"/>
    <w:rsid w:val="00EF7216"/>
    <w:rsid w:val="00EF75BE"/>
    <w:rsid w:val="00F0222B"/>
    <w:rsid w:val="00F033AD"/>
    <w:rsid w:val="00F05F81"/>
    <w:rsid w:val="00F12225"/>
    <w:rsid w:val="00F126A3"/>
    <w:rsid w:val="00F128CB"/>
    <w:rsid w:val="00F22710"/>
    <w:rsid w:val="00F238DB"/>
    <w:rsid w:val="00F25A3E"/>
    <w:rsid w:val="00F25A59"/>
    <w:rsid w:val="00F268C6"/>
    <w:rsid w:val="00F27B05"/>
    <w:rsid w:val="00F30077"/>
    <w:rsid w:val="00F30A14"/>
    <w:rsid w:val="00F31885"/>
    <w:rsid w:val="00F31E84"/>
    <w:rsid w:val="00F33488"/>
    <w:rsid w:val="00F33A24"/>
    <w:rsid w:val="00F340A7"/>
    <w:rsid w:val="00F361FC"/>
    <w:rsid w:val="00F36430"/>
    <w:rsid w:val="00F36955"/>
    <w:rsid w:val="00F37A4D"/>
    <w:rsid w:val="00F40930"/>
    <w:rsid w:val="00F41839"/>
    <w:rsid w:val="00F41A53"/>
    <w:rsid w:val="00F451E2"/>
    <w:rsid w:val="00F45CF7"/>
    <w:rsid w:val="00F50377"/>
    <w:rsid w:val="00F50D89"/>
    <w:rsid w:val="00F51D04"/>
    <w:rsid w:val="00F52D41"/>
    <w:rsid w:val="00F53037"/>
    <w:rsid w:val="00F53E14"/>
    <w:rsid w:val="00F555B9"/>
    <w:rsid w:val="00F5676C"/>
    <w:rsid w:val="00F56F28"/>
    <w:rsid w:val="00F57B6A"/>
    <w:rsid w:val="00F6361B"/>
    <w:rsid w:val="00F70C15"/>
    <w:rsid w:val="00F70DE8"/>
    <w:rsid w:val="00F732B0"/>
    <w:rsid w:val="00F7719A"/>
    <w:rsid w:val="00F77669"/>
    <w:rsid w:val="00F823CB"/>
    <w:rsid w:val="00F82405"/>
    <w:rsid w:val="00F82BEE"/>
    <w:rsid w:val="00F82C6D"/>
    <w:rsid w:val="00F85677"/>
    <w:rsid w:val="00F85CB7"/>
    <w:rsid w:val="00F86100"/>
    <w:rsid w:val="00F86B40"/>
    <w:rsid w:val="00F87859"/>
    <w:rsid w:val="00F91A6D"/>
    <w:rsid w:val="00F939D8"/>
    <w:rsid w:val="00F940F1"/>
    <w:rsid w:val="00F94297"/>
    <w:rsid w:val="00FA03CA"/>
    <w:rsid w:val="00FA0891"/>
    <w:rsid w:val="00FA1844"/>
    <w:rsid w:val="00FA5FFF"/>
    <w:rsid w:val="00FA7229"/>
    <w:rsid w:val="00FB4D32"/>
    <w:rsid w:val="00FB68F0"/>
    <w:rsid w:val="00FB6DD3"/>
    <w:rsid w:val="00FC1782"/>
    <w:rsid w:val="00FC2553"/>
    <w:rsid w:val="00FC51E2"/>
    <w:rsid w:val="00FC605C"/>
    <w:rsid w:val="00FC6F8B"/>
    <w:rsid w:val="00FD033D"/>
    <w:rsid w:val="00FD1D61"/>
    <w:rsid w:val="00FD226D"/>
    <w:rsid w:val="00FD31AC"/>
    <w:rsid w:val="00FD4687"/>
    <w:rsid w:val="00FD50DB"/>
    <w:rsid w:val="00FD58B2"/>
    <w:rsid w:val="00FD6B08"/>
    <w:rsid w:val="00FE26EC"/>
    <w:rsid w:val="00FE5025"/>
    <w:rsid w:val="00FE58A5"/>
    <w:rsid w:val="00FE7380"/>
    <w:rsid w:val="00FE7555"/>
    <w:rsid w:val="00FF58ED"/>
    <w:rsid w:val="00FF5F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C3F7649"/>
  <w15:docId w15:val="{996FCDFC-90D5-4FFB-864E-30251934AE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 w:qFormat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9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867C26"/>
    <w:rPr>
      <w:sz w:val="24"/>
      <w:szCs w:val="24"/>
    </w:rPr>
  </w:style>
  <w:style w:type="paragraph" w:styleId="Titolo1">
    <w:name w:val="heading 1"/>
    <w:basedOn w:val="Paragrafoelenco"/>
    <w:next w:val="Normale"/>
    <w:link w:val="Titolo1Carattere"/>
    <w:qFormat/>
    <w:rsid w:val="00CF78F7"/>
    <w:pPr>
      <w:keepNext/>
      <w:numPr>
        <w:numId w:val="1"/>
      </w:numPr>
      <w:ind w:left="360"/>
      <w:jc w:val="both"/>
      <w:outlineLvl w:val="0"/>
    </w:pPr>
    <w:rPr>
      <w:rFonts w:ascii="Calibri" w:hAnsi="Calibri"/>
      <w:b/>
      <w:bCs/>
      <w:sz w:val="20"/>
      <w:szCs w:val="20"/>
      <w:lang w:eastAsia="en-US"/>
    </w:rPr>
  </w:style>
  <w:style w:type="paragraph" w:styleId="Titolo2">
    <w:name w:val="heading 2"/>
    <w:basedOn w:val="Titolo1"/>
    <w:next w:val="Normale"/>
    <w:link w:val="Titolo2Carattere"/>
    <w:qFormat/>
    <w:rsid w:val="00CF78F7"/>
    <w:pPr>
      <w:numPr>
        <w:ilvl w:val="1"/>
      </w:numPr>
      <w:ind w:left="716"/>
      <w:outlineLvl w:val="1"/>
    </w:pPr>
  </w:style>
  <w:style w:type="paragraph" w:styleId="Titolo3">
    <w:name w:val="heading 3"/>
    <w:basedOn w:val="Titolo2"/>
    <w:next w:val="Normale"/>
    <w:link w:val="Titolo3Carattere"/>
    <w:qFormat/>
    <w:rsid w:val="00CF78F7"/>
    <w:pPr>
      <w:numPr>
        <w:ilvl w:val="2"/>
      </w:numPr>
      <w:ind w:left="567" w:hanging="567"/>
      <w:outlineLvl w:val="2"/>
    </w:pPr>
  </w:style>
  <w:style w:type="paragraph" w:styleId="Titolo4">
    <w:name w:val="heading 4"/>
    <w:basedOn w:val="Normale"/>
    <w:next w:val="Normale"/>
    <w:link w:val="Titolo4Carattere"/>
    <w:qFormat/>
    <w:rsid w:val="00E44724"/>
    <w:pPr>
      <w:keepNext/>
      <w:keepLines/>
      <w:spacing w:before="200" w:line="276" w:lineRule="auto"/>
      <w:jc w:val="both"/>
      <w:outlineLvl w:val="3"/>
    </w:pPr>
    <w:rPr>
      <w:rFonts w:ascii="Cambria" w:eastAsia="Calibri" w:hAnsi="Cambria"/>
      <w:b/>
      <w:bCs/>
      <w:i/>
      <w:iCs/>
      <w:color w:val="4F81BD"/>
      <w:szCs w:val="22"/>
      <w:lang w:eastAsia="en-US"/>
    </w:rPr>
  </w:style>
  <w:style w:type="paragraph" w:styleId="Titolo5">
    <w:name w:val="heading 5"/>
    <w:basedOn w:val="Normale"/>
    <w:next w:val="Normale"/>
    <w:link w:val="Titolo5Carattere"/>
    <w:qFormat/>
    <w:rsid w:val="00642280"/>
    <w:pPr>
      <w:keepNext/>
      <w:jc w:val="both"/>
      <w:outlineLvl w:val="4"/>
    </w:pPr>
    <w:rPr>
      <w:b/>
      <w:szCs w:val="20"/>
    </w:rPr>
  </w:style>
  <w:style w:type="paragraph" w:styleId="Titolo6">
    <w:name w:val="heading 6"/>
    <w:basedOn w:val="Normale"/>
    <w:next w:val="Normale"/>
    <w:link w:val="Titolo6Carattere"/>
    <w:qFormat/>
    <w:rsid w:val="00E44724"/>
    <w:pPr>
      <w:keepNext/>
      <w:ind w:left="5954"/>
      <w:jc w:val="both"/>
      <w:outlineLvl w:val="5"/>
    </w:pPr>
    <w:rPr>
      <w:rFonts w:ascii="Georgia" w:hAnsi="Georgia"/>
      <w:noProof/>
      <w:sz w:val="22"/>
      <w:szCs w:val="20"/>
      <w:u w:val="single"/>
      <w:lang w:val="x-none" w:eastAsia="x-none"/>
    </w:rPr>
  </w:style>
  <w:style w:type="paragraph" w:styleId="Titolo9">
    <w:name w:val="heading 9"/>
    <w:basedOn w:val="Normale"/>
    <w:next w:val="Normale"/>
    <w:qFormat/>
    <w:rsid w:val="00585501"/>
    <w:pPr>
      <w:spacing w:before="240" w:after="60"/>
      <w:outlineLvl w:val="8"/>
    </w:pPr>
    <w:rPr>
      <w:rFonts w:cs="Arial"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065F69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065F69"/>
    <w:pPr>
      <w:tabs>
        <w:tab w:val="center" w:pos="4819"/>
        <w:tab w:val="right" w:pos="9638"/>
      </w:tabs>
    </w:pPr>
  </w:style>
  <w:style w:type="character" w:styleId="Collegamentoipertestuale">
    <w:name w:val="Hyperlink"/>
    <w:basedOn w:val="Carpredefinitoparagrafo"/>
    <w:uiPriority w:val="99"/>
    <w:rsid w:val="00065F69"/>
    <w:rPr>
      <w:color w:val="0000FF"/>
      <w:u w:val="single"/>
    </w:rPr>
  </w:style>
  <w:style w:type="character" w:styleId="Numeropagina">
    <w:name w:val="page number"/>
    <w:basedOn w:val="Carpredefinitoparagrafo"/>
    <w:uiPriority w:val="99"/>
    <w:rsid w:val="00065F69"/>
  </w:style>
  <w:style w:type="paragraph" w:styleId="Titolo">
    <w:name w:val="Title"/>
    <w:basedOn w:val="Normale"/>
    <w:link w:val="TitoloCarattere1"/>
    <w:qFormat/>
    <w:rsid w:val="00065F69"/>
    <w:pPr>
      <w:spacing w:line="360" w:lineRule="auto"/>
      <w:jc w:val="center"/>
    </w:pPr>
    <w:rPr>
      <w:b/>
      <w:bCs/>
    </w:rPr>
  </w:style>
  <w:style w:type="paragraph" w:styleId="NormaleWeb">
    <w:name w:val="Normal (Web)"/>
    <w:basedOn w:val="Normale"/>
    <w:link w:val="NormaleWebCarattere"/>
    <w:uiPriority w:val="99"/>
    <w:rsid w:val="00065F69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qFormat/>
    <w:rsid w:val="00233ED0"/>
    <w:rPr>
      <w:b/>
      <w:bCs/>
    </w:rPr>
  </w:style>
  <w:style w:type="paragraph" w:customStyle="1" w:styleId="Paragrafoelenco1">
    <w:name w:val="Paragrafo elenco1"/>
    <w:basedOn w:val="Normale"/>
    <w:qFormat/>
    <w:rsid w:val="00DA7048"/>
    <w:pPr>
      <w:ind w:left="720"/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292754"/>
    <w:rPr>
      <w:rFonts w:ascii="Arial" w:hAnsi="Arial"/>
      <w:sz w:val="24"/>
      <w:szCs w:val="24"/>
    </w:rPr>
  </w:style>
  <w:style w:type="paragraph" w:styleId="Testofumetto">
    <w:name w:val="Balloon Text"/>
    <w:basedOn w:val="Normale"/>
    <w:link w:val="TestofumettoCarattere"/>
    <w:rsid w:val="006B09A2"/>
    <w:rPr>
      <w:rFonts w:ascii="Tahoma" w:hAnsi="Tahoma" w:cs="Tahoma"/>
      <w:sz w:val="16"/>
      <w:szCs w:val="16"/>
    </w:rPr>
  </w:style>
  <w:style w:type="paragraph" w:styleId="Rientrocorpodeltesto2">
    <w:name w:val="Body Text Indent 2"/>
    <w:basedOn w:val="Normale"/>
    <w:link w:val="Rientrocorpodeltesto2Carattere1"/>
    <w:rsid w:val="00585501"/>
    <w:pPr>
      <w:ind w:left="5103"/>
      <w:jc w:val="both"/>
    </w:pPr>
    <w:rPr>
      <w:b/>
      <w:szCs w:val="20"/>
    </w:rPr>
  </w:style>
  <w:style w:type="paragraph" w:customStyle="1" w:styleId="Istruzionidiinvio">
    <w:name w:val="Istruzioni di invio"/>
    <w:basedOn w:val="Normale"/>
    <w:rsid w:val="00585501"/>
    <w:pPr>
      <w:jc w:val="both"/>
    </w:pPr>
    <w:rPr>
      <w:szCs w:val="20"/>
    </w:rPr>
  </w:style>
  <w:style w:type="paragraph" w:styleId="Corpotesto">
    <w:name w:val="Body Text"/>
    <w:basedOn w:val="Normale"/>
    <w:link w:val="CorpotestoCarattere2"/>
    <w:rsid w:val="0074553B"/>
    <w:pPr>
      <w:spacing w:after="120"/>
    </w:pPr>
  </w:style>
  <w:style w:type="character" w:styleId="Rimandocommento">
    <w:name w:val="annotation reference"/>
    <w:basedOn w:val="Carpredefinitoparagrafo"/>
    <w:rsid w:val="00186125"/>
    <w:rPr>
      <w:sz w:val="16"/>
      <w:szCs w:val="16"/>
    </w:rPr>
  </w:style>
  <w:style w:type="paragraph" w:styleId="Testocommento">
    <w:name w:val="annotation text"/>
    <w:basedOn w:val="Normale"/>
    <w:link w:val="TestocommentoCarattere1"/>
    <w:qFormat/>
    <w:rsid w:val="00186125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1"/>
    <w:rsid w:val="00186125"/>
    <w:rPr>
      <w:b/>
      <w:bCs/>
    </w:rPr>
  </w:style>
  <w:style w:type="paragraph" w:customStyle="1" w:styleId="Default">
    <w:name w:val="Default"/>
    <w:qFormat/>
    <w:rsid w:val="00D22279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Grigliatabella">
    <w:name w:val="Table Grid"/>
    <w:basedOn w:val="Tabellanormale"/>
    <w:uiPriority w:val="99"/>
    <w:rsid w:val="00EE3E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ellanormale"/>
    <w:next w:val="Grigliatabella"/>
    <w:uiPriority w:val="39"/>
    <w:rsid w:val="006B2116"/>
    <w:rPr>
      <w:lang w:val="en-GB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577299"/>
    <w:rPr>
      <w:rFonts w:ascii="Arial" w:hAnsi="Arial"/>
      <w:sz w:val="24"/>
      <w:szCs w:val="24"/>
    </w:rPr>
  </w:style>
  <w:style w:type="paragraph" w:customStyle="1" w:styleId="xl30">
    <w:name w:val="xl30"/>
    <w:basedOn w:val="Normale"/>
    <w:rsid w:val="00577299"/>
    <w:pPr>
      <w:spacing w:before="100" w:beforeAutospacing="1" w:after="100" w:afterAutospacing="1"/>
      <w:jc w:val="center"/>
    </w:pPr>
    <w:rPr>
      <w:rFonts w:eastAsia="Arial Unicode MS"/>
      <w:sz w:val="36"/>
      <w:szCs w:val="36"/>
    </w:rPr>
  </w:style>
  <w:style w:type="paragraph" w:styleId="Testonormale">
    <w:name w:val="Plain Text"/>
    <w:basedOn w:val="Normale"/>
    <w:link w:val="TestonormaleCarattere"/>
    <w:rsid w:val="00577299"/>
    <w:rPr>
      <w:rFonts w:ascii="Courier New" w:hAnsi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rsid w:val="00577299"/>
    <w:rPr>
      <w:rFonts w:ascii="Courier New" w:hAnsi="Courier New"/>
    </w:rPr>
  </w:style>
  <w:style w:type="paragraph" w:customStyle="1" w:styleId="titoloparagrafoRB">
    <w:name w:val="titolo paragrafo RB"/>
    <w:basedOn w:val="Normale"/>
    <w:rsid w:val="00577299"/>
    <w:pPr>
      <w:spacing w:before="120" w:after="120" w:line="380" w:lineRule="exact"/>
      <w:jc w:val="both"/>
    </w:pPr>
    <w:rPr>
      <w:rFonts w:ascii="Book Antiqua" w:hAnsi="Book Antiqua"/>
      <w:b/>
      <w:color w:val="000000"/>
      <w:szCs w:val="20"/>
    </w:rPr>
  </w:style>
  <w:style w:type="paragraph" w:styleId="Titolosommario">
    <w:name w:val="TOC Heading"/>
    <w:basedOn w:val="Titolo1"/>
    <w:next w:val="Normale"/>
    <w:unhideWhenUsed/>
    <w:qFormat/>
    <w:rsid w:val="00B27B9B"/>
    <w:pPr>
      <w:keepLines/>
      <w:spacing w:before="240" w:line="259" w:lineRule="auto"/>
      <w:ind w:left="0" w:firstLine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Sommario3">
    <w:name w:val="toc 3"/>
    <w:basedOn w:val="Normale"/>
    <w:next w:val="Normale"/>
    <w:autoRedefine/>
    <w:uiPriority w:val="39"/>
    <w:unhideWhenUsed/>
    <w:rsid w:val="00737587"/>
    <w:pPr>
      <w:ind w:left="482"/>
    </w:pPr>
    <w:rPr>
      <w:rFonts w:asciiTheme="minorHAnsi" w:hAnsiTheme="minorHAnsi" w:cstheme="minorHAnsi"/>
      <w:iCs/>
      <w:smallCaps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737587"/>
    <w:pPr>
      <w:ind w:left="238"/>
    </w:pPr>
    <w:rPr>
      <w:rFonts w:asciiTheme="minorHAnsi" w:hAnsiTheme="minorHAnsi" w:cstheme="minorHAnsi"/>
      <w:smallCaps/>
      <w:sz w:val="20"/>
      <w:szCs w:val="20"/>
    </w:rPr>
  </w:style>
  <w:style w:type="paragraph" w:styleId="Sommario1">
    <w:name w:val="toc 1"/>
    <w:basedOn w:val="Normale"/>
    <w:next w:val="Normale"/>
    <w:autoRedefine/>
    <w:uiPriority w:val="39"/>
    <w:unhideWhenUsed/>
    <w:rsid w:val="000B4B7B"/>
    <w:pPr>
      <w:tabs>
        <w:tab w:val="left" w:pos="480"/>
        <w:tab w:val="right" w:leader="dot" w:pos="9592"/>
      </w:tabs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Sommario4">
    <w:name w:val="toc 4"/>
    <w:basedOn w:val="Normale"/>
    <w:next w:val="Normale"/>
    <w:autoRedefine/>
    <w:unhideWhenUsed/>
    <w:rsid w:val="005C5274"/>
    <w:pPr>
      <w:ind w:left="720"/>
    </w:pPr>
    <w:rPr>
      <w:rFonts w:asciiTheme="minorHAnsi" w:hAnsiTheme="minorHAnsi" w:cstheme="minorHAnsi"/>
      <w:sz w:val="18"/>
      <w:szCs w:val="18"/>
    </w:rPr>
  </w:style>
  <w:style w:type="paragraph" w:styleId="Sommario5">
    <w:name w:val="toc 5"/>
    <w:basedOn w:val="Normale"/>
    <w:next w:val="Normale"/>
    <w:autoRedefine/>
    <w:unhideWhenUsed/>
    <w:rsid w:val="005C5274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Sommario6">
    <w:name w:val="toc 6"/>
    <w:basedOn w:val="Normale"/>
    <w:next w:val="Normale"/>
    <w:autoRedefine/>
    <w:unhideWhenUsed/>
    <w:rsid w:val="005C5274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Sommario7">
    <w:name w:val="toc 7"/>
    <w:basedOn w:val="Normale"/>
    <w:next w:val="Normale"/>
    <w:autoRedefine/>
    <w:unhideWhenUsed/>
    <w:rsid w:val="005C5274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Sommario8">
    <w:name w:val="toc 8"/>
    <w:basedOn w:val="Normale"/>
    <w:next w:val="Normale"/>
    <w:autoRedefine/>
    <w:unhideWhenUsed/>
    <w:rsid w:val="005C5274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Sommario9">
    <w:name w:val="toc 9"/>
    <w:basedOn w:val="Normale"/>
    <w:next w:val="Normale"/>
    <w:autoRedefine/>
    <w:unhideWhenUsed/>
    <w:rsid w:val="005C5274"/>
    <w:pPr>
      <w:ind w:left="1920"/>
    </w:pPr>
    <w:rPr>
      <w:rFonts w:asciiTheme="minorHAnsi" w:hAnsiTheme="minorHAnsi" w:cstheme="minorHAnsi"/>
      <w:sz w:val="18"/>
      <w:szCs w:val="18"/>
    </w:rPr>
  </w:style>
  <w:style w:type="character" w:customStyle="1" w:styleId="Titolo4Carattere">
    <w:name w:val="Titolo 4 Carattere"/>
    <w:basedOn w:val="Carpredefinitoparagrafo"/>
    <w:link w:val="Titolo4"/>
    <w:qFormat/>
    <w:rsid w:val="00E44724"/>
    <w:rPr>
      <w:rFonts w:ascii="Cambria" w:eastAsia="Calibri" w:hAnsi="Cambria"/>
      <w:b/>
      <w:bCs/>
      <w:i/>
      <w:iCs/>
      <w:color w:val="4F81BD"/>
      <w:sz w:val="24"/>
      <w:szCs w:val="22"/>
      <w:lang w:eastAsia="en-US"/>
    </w:rPr>
  </w:style>
  <w:style w:type="character" w:customStyle="1" w:styleId="Titolo6Carattere">
    <w:name w:val="Titolo 6 Carattere"/>
    <w:basedOn w:val="Carpredefinitoparagrafo"/>
    <w:link w:val="Titolo6"/>
    <w:qFormat/>
    <w:rsid w:val="00E44724"/>
    <w:rPr>
      <w:rFonts w:ascii="Georgia" w:hAnsi="Georgia"/>
      <w:noProof/>
      <w:sz w:val="22"/>
      <w:u w:val="single"/>
      <w:lang w:val="x-none" w:eastAsia="x-none"/>
    </w:rPr>
  </w:style>
  <w:style w:type="numbering" w:customStyle="1" w:styleId="Nessunelenco1">
    <w:name w:val="Nessun elenco1"/>
    <w:next w:val="Nessunelenco"/>
    <w:uiPriority w:val="99"/>
    <w:semiHidden/>
    <w:unhideWhenUsed/>
    <w:rsid w:val="00E44724"/>
  </w:style>
  <w:style w:type="character" w:customStyle="1" w:styleId="Titolo1Carattere">
    <w:name w:val="Titolo 1 Carattere"/>
    <w:basedOn w:val="Carpredefinitoparagrafo"/>
    <w:link w:val="Titolo1"/>
    <w:qFormat/>
    <w:rsid w:val="00CF78F7"/>
    <w:rPr>
      <w:rFonts w:ascii="Calibri" w:hAnsi="Calibri"/>
      <w:b/>
      <w:bCs/>
      <w:lang w:eastAsia="en-US"/>
    </w:rPr>
  </w:style>
  <w:style w:type="character" w:customStyle="1" w:styleId="Titolo2Carattere">
    <w:name w:val="Titolo 2 Carattere"/>
    <w:basedOn w:val="Carpredefinitoparagrafo"/>
    <w:link w:val="Titolo2"/>
    <w:qFormat/>
    <w:rsid w:val="00CF78F7"/>
    <w:rPr>
      <w:rFonts w:ascii="Calibri" w:hAnsi="Calibri"/>
      <w:b/>
      <w:bCs/>
      <w:lang w:eastAsia="en-US"/>
    </w:rPr>
  </w:style>
  <w:style w:type="character" w:customStyle="1" w:styleId="Titolo3Carattere">
    <w:name w:val="Titolo 3 Carattere"/>
    <w:basedOn w:val="Carpredefinitoparagrafo"/>
    <w:link w:val="Titolo3"/>
    <w:qFormat/>
    <w:rsid w:val="00CF78F7"/>
    <w:rPr>
      <w:rFonts w:ascii="Calibri" w:hAnsi="Calibri"/>
      <w:b/>
      <w:bCs/>
      <w:lang w:eastAsia="en-US"/>
    </w:rPr>
  </w:style>
  <w:style w:type="character" w:customStyle="1" w:styleId="Titolo5Carattere">
    <w:name w:val="Titolo 5 Carattere"/>
    <w:basedOn w:val="Carpredefinitoparagrafo"/>
    <w:link w:val="Titolo5"/>
    <w:qFormat/>
    <w:rsid w:val="00E44724"/>
    <w:rPr>
      <w:rFonts w:ascii="Arial" w:hAnsi="Arial"/>
      <w:b/>
      <w:sz w:val="24"/>
    </w:rPr>
  </w:style>
  <w:style w:type="character" w:customStyle="1" w:styleId="TestofumettoCarattere">
    <w:name w:val="Testo fumetto Carattere"/>
    <w:basedOn w:val="Carpredefinitoparagrafo"/>
    <w:link w:val="Testofumetto"/>
    <w:qFormat/>
    <w:rsid w:val="00E44724"/>
    <w:rPr>
      <w:rFonts w:ascii="Tahoma" w:hAnsi="Tahoma" w:cs="Tahoma"/>
      <w:sz w:val="16"/>
      <w:szCs w:val="16"/>
    </w:rPr>
  </w:style>
  <w:style w:type="paragraph" w:styleId="Rientrocorpodeltesto">
    <w:name w:val="Body Text Indent"/>
    <w:basedOn w:val="Normale"/>
    <w:link w:val="RientrocorpodeltestoCarattere"/>
    <w:rsid w:val="00E44724"/>
    <w:pPr>
      <w:ind w:left="1134"/>
      <w:jc w:val="both"/>
    </w:pPr>
    <w:rPr>
      <w:szCs w:val="20"/>
    </w:rPr>
  </w:style>
  <w:style w:type="character" w:customStyle="1" w:styleId="RientrocorpodeltestoCarattere">
    <w:name w:val="Rientro corpo del testo Carattere"/>
    <w:basedOn w:val="Carpredefinitoparagrafo"/>
    <w:link w:val="Rientrocorpodeltesto"/>
    <w:qFormat/>
    <w:rsid w:val="00E44724"/>
    <w:rPr>
      <w:sz w:val="24"/>
    </w:rPr>
  </w:style>
  <w:style w:type="character" w:styleId="Rimandonotaapidipagina">
    <w:name w:val="footnote reference"/>
    <w:basedOn w:val="Carpredefinitoparagrafo"/>
    <w:uiPriority w:val="99"/>
    <w:unhideWhenUsed/>
    <w:rsid w:val="00E44724"/>
    <w:rPr>
      <w:vertAlign w:val="superscript"/>
    </w:rPr>
  </w:style>
  <w:style w:type="character" w:customStyle="1" w:styleId="FootnoteAnchor">
    <w:name w:val="Footnote Anchor"/>
    <w:rsid w:val="00E44724"/>
    <w:rPr>
      <w:vertAlign w:val="superscript"/>
    </w:rPr>
  </w:style>
  <w:style w:type="paragraph" w:customStyle="1" w:styleId="Domanda">
    <w:name w:val="Domanda"/>
    <w:basedOn w:val="Normale"/>
    <w:rsid w:val="00E44724"/>
    <w:pPr>
      <w:suppressAutoHyphens/>
      <w:spacing w:before="240" w:line="312" w:lineRule="auto"/>
    </w:pPr>
    <w:rPr>
      <w:rFonts w:ascii="Century Gothic" w:hAnsi="Century Gothic" w:cs="Century Gothic"/>
      <w:sz w:val="18"/>
      <w:szCs w:val="18"/>
      <w:lang w:bidi="it-IT"/>
    </w:rPr>
  </w:style>
  <w:style w:type="paragraph" w:customStyle="1" w:styleId="Footnote">
    <w:name w:val="Footnote"/>
    <w:basedOn w:val="Normale"/>
    <w:rsid w:val="00E44724"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Paragrafoelenco2">
    <w:name w:val="Paragrafo elenco2"/>
    <w:basedOn w:val="Normale"/>
    <w:next w:val="Paragrafoelenco"/>
    <w:uiPriority w:val="34"/>
    <w:rsid w:val="00E44724"/>
    <w:pPr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59"/>
    <w:rsid w:val="00E44724"/>
    <w:pPr>
      <w:suppressAutoHyphens/>
    </w:pPr>
    <w:rPr>
      <w:rFonts w:ascii="Arial" w:eastAsia="MS PGothic" w:hAnsi="Arial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apidipagina">
    <w:name w:val="footnote text"/>
    <w:basedOn w:val="Normale"/>
    <w:link w:val="TestonotaapidipaginaCarattere"/>
    <w:uiPriority w:val="99"/>
    <w:unhideWhenUsed/>
    <w:rsid w:val="00E44724"/>
    <w:pPr>
      <w:suppressAutoHyphens/>
      <w:jc w:val="both"/>
    </w:pPr>
    <w:rPr>
      <w:rFonts w:eastAsia="MS PGothic"/>
      <w:sz w:val="20"/>
      <w:szCs w:val="20"/>
      <w:lang w:eastAsia="en-US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qFormat/>
    <w:rsid w:val="00E44724"/>
    <w:rPr>
      <w:rFonts w:ascii="Arial" w:eastAsia="MS PGothic" w:hAnsi="Arial"/>
      <w:lang w:eastAsia="en-US"/>
    </w:rPr>
  </w:style>
  <w:style w:type="paragraph" w:customStyle="1" w:styleId="Titolo11">
    <w:name w:val="Titolo 11"/>
    <w:basedOn w:val="Normale"/>
    <w:next w:val="Normale"/>
    <w:link w:val="Heading1Char"/>
    <w:uiPriority w:val="9"/>
    <w:qFormat/>
    <w:rsid w:val="00E44724"/>
    <w:pPr>
      <w:pBdr>
        <w:top w:val="single" w:sz="24" w:space="0" w:color="757070"/>
        <w:left w:val="single" w:sz="24" w:space="0" w:color="757070"/>
        <w:bottom w:val="single" w:sz="24" w:space="0" w:color="757070"/>
        <w:right w:val="single" w:sz="24" w:space="0" w:color="757070"/>
      </w:pBdr>
      <w:shd w:val="clear" w:color="auto" w:fill="757070"/>
      <w:suppressAutoHyphens/>
      <w:spacing w:before="120" w:after="240" w:line="276" w:lineRule="auto"/>
      <w:jc w:val="both"/>
      <w:outlineLvl w:val="0"/>
    </w:pPr>
    <w:rPr>
      <w:rFonts w:ascii="Calibri" w:eastAsia="MS PGothic" w:hAnsi="Calibri"/>
      <w:color w:val="FFFFFF"/>
      <w:spacing w:val="15"/>
      <w:sz w:val="22"/>
      <w:szCs w:val="22"/>
      <w:lang w:eastAsia="en-US"/>
    </w:rPr>
  </w:style>
  <w:style w:type="character" w:customStyle="1" w:styleId="Heading1Char">
    <w:name w:val="Heading 1 Char"/>
    <w:link w:val="Titolo11"/>
    <w:uiPriority w:val="9"/>
    <w:qFormat/>
    <w:rsid w:val="00E44724"/>
    <w:rPr>
      <w:rFonts w:ascii="Calibri" w:eastAsia="MS PGothic" w:hAnsi="Calibri"/>
      <w:color w:val="FFFFFF"/>
      <w:spacing w:val="15"/>
      <w:sz w:val="22"/>
      <w:szCs w:val="22"/>
      <w:shd w:val="clear" w:color="auto" w:fill="757070"/>
      <w:lang w:eastAsia="en-US"/>
    </w:rPr>
  </w:style>
  <w:style w:type="table" w:customStyle="1" w:styleId="Elencotab41">
    <w:name w:val="Elenco tab. 41"/>
    <w:basedOn w:val="Tabellanormale"/>
    <w:next w:val="Elencotab4"/>
    <w:uiPriority w:val="49"/>
    <w:locked/>
    <w:rsid w:val="00E44724"/>
    <w:pPr>
      <w:jc w:val="both"/>
    </w:pPr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666666"/>
        <w:left w:val="single" w:sz="4" w:space="0" w:color="666666"/>
        <w:bottom w:val="single" w:sz="4" w:space="0" w:color="666666"/>
        <w:right w:val="single" w:sz="4" w:space="0" w:color="666666"/>
        <w:insideH w:val="single" w:sz="4" w:space="0" w:color="666666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</w:tcBorders>
        <w:shd w:val="clear" w:color="auto" w:fill="000000"/>
      </w:tcPr>
    </w:tblStylePr>
    <w:tblStylePr w:type="lastRow">
      <w:rPr>
        <w:b/>
        <w:bCs/>
      </w:rPr>
      <w:tblPr/>
      <w:tcPr>
        <w:tcBorders>
          <w:top w:val="doub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Tabellagriglia5scura-colore51">
    <w:name w:val="Tabella griglia 5 scura - colore 51"/>
    <w:basedOn w:val="Tabellanormale"/>
    <w:next w:val="Tabellagriglia5scura-colore5"/>
    <w:uiPriority w:val="50"/>
    <w:rsid w:val="00E44724"/>
    <w:pPr>
      <w:jc w:val="both"/>
    </w:pPr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DAEEF3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4BACC6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4BACC6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4BACC6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B6DDE8"/>
      </w:tcPr>
    </w:tblStylePr>
  </w:style>
  <w:style w:type="numbering" w:customStyle="1" w:styleId="Nessunelenco11">
    <w:name w:val="Nessun elenco11"/>
    <w:next w:val="Nessunelenco"/>
    <w:uiPriority w:val="99"/>
    <w:semiHidden/>
    <w:unhideWhenUsed/>
    <w:rsid w:val="00E44724"/>
  </w:style>
  <w:style w:type="character" w:customStyle="1" w:styleId="Richiamoallanotaapidipagina">
    <w:name w:val="Richiamo alla nota a piè di pagina"/>
    <w:rsid w:val="00E44724"/>
    <w:rPr>
      <w:rFonts w:cs="Times New Roman"/>
      <w:vertAlign w:val="superscript"/>
    </w:rPr>
  </w:style>
  <w:style w:type="character" w:customStyle="1" w:styleId="FootnoteCharacters">
    <w:name w:val="Footnote Characters"/>
    <w:basedOn w:val="Carpredefinitoparagrafo"/>
    <w:uiPriority w:val="99"/>
    <w:semiHidden/>
    <w:unhideWhenUsed/>
    <w:qFormat/>
    <w:rsid w:val="00E44724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E44724"/>
    <w:rPr>
      <w:color w:val="0563C1"/>
      <w:u w:val="single"/>
    </w:rPr>
  </w:style>
  <w:style w:type="character" w:customStyle="1" w:styleId="Stile1Carattere">
    <w:name w:val="Stile1 Carattere"/>
    <w:rsid w:val="00E44724"/>
    <w:rPr>
      <w:rFonts w:ascii="Times New Roman" w:hAnsi="Times New Roman" w:cs="Times New Roman"/>
      <w:b/>
      <w:bCs/>
      <w:color w:val="365F91"/>
      <w:sz w:val="28"/>
      <w:szCs w:val="28"/>
      <w:lang w:val="x-none" w:eastAsia="it-IT"/>
    </w:rPr>
  </w:style>
  <w:style w:type="character" w:customStyle="1" w:styleId="NoSpacingChar">
    <w:name w:val="No Spacing Char"/>
    <w:rsid w:val="00E44724"/>
    <w:rPr>
      <w:sz w:val="22"/>
      <w:szCs w:val="22"/>
      <w:lang w:val="it-IT" w:eastAsia="en-US" w:bidi="ar-SA"/>
    </w:rPr>
  </w:style>
  <w:style w:type="character" w:customStyle="1" w:styleId="Enfasi">
    <w:name w:val="Enfasi"/>
    <w:rsid w:val="00E44724"/>
    <w:rPr>
      <w:rFonts w:cs="Times New Roman"/>
      <w:i/>
      <w:iCs/>
    </w:rPr>
  </w:style>
  <w:style w:type="character" w:customStyle="1" w:styleId="TestonotadichiusuraCarattere">
    <w:name w:val="Testo nota di chiusura Carattere"/>
    <w:rsid w:val="00E44724"/>
    <w:rPr>
      <w:rFonts w:eastAsia="Times New Roman"/>
      <w:lang w:eastAsia="en-US"/>
    </w:rPr>
  </w:style>
  <w:style w:type="character" w:customStyle="1" w:styleId="Richiamoallanotadichiusura">
    <w:name w:val="Richiamo alla nota di chiusura"/>
    <w:rsid w:val="00E44724"/>
    <w:rPr>
      <w:vertAlign w:val="superscript"/>
    </w:rPr>
  </w:style>
  <w:style w:type="character" w:customStyle="1" w:styleId="EndnoteCharacters">
    <w:name w:val="Endnote Characters"/>
    <w:rsid w:val="00E44724"/>
    <w:rPr>
      <w:vertAlign w:val="superscript"/>
    </w:rPr>
  </w:style>
  <w:style w:type="character" w:customStyle="1" w:styleId="descrizione">
    <w:name w:val="descrizione"/>
    <w:rsid w:val="00E44724"/>
    <w:rPr>
      <w:b/>
      <w:bCs/>
      <w:color w:val="5B76A0"/>
      <w:sz w:val="28"/>
      <w:szCs w:val="28"/>
    </w:rPr>
  </w:style>
  <w:style w:type="character" w:customStyle="1" w:styleId="provvrubrica">
    <w:name w:val="provv_rubrica"/>
    <w:rsid w:val="00E44724"/>
    <w:rPr>
      <w:i/>
      <w:iCs/>
    </w:rPr>
  </w:style>
  <w:style w:type="character" w:customStyle="1" w:styleId="TestocommentoCarattere">
    <w:name w:val="Testo commento Carattere"/>
    <w:rsid w:val="00E44724"/>
    <w:rPr>
      <w:rFonts w:eastAsia="Times New Roman"/>
      <w:lang w:eastAsia="en-US"/>
    </w:rPr>
  </w:style>
  <w:style w:type="character" w:customStyle="1" w:styleId="SoggettocommentoCarattere">
    <w:name w:val="Soggetto commento Carattere"/>
    <w:rsid w:val="00E44724"/>
    <w:rPr>
      <w:rFonts w:eastAsia="Times New Roman"/>
      <w:b/>
      <w:bCs/>
      <w:lang w:eastAsia="en-US"/>
    </w:rPr>
  </w:style>
  <w:style w:type="character" w:customStyle="1" w:styleId="provvnumcomma">
    <w:name w:val="provv_numcomma"/>
    <w:basedOn w:val="Carpredefinitoparagrafo"/>
    <w:rsid w:val="00E44724"/>
  </w:style>
  <w:style w:type="character" w:customStyle="1" w:styleId="anchorantimarker">
    <w:name w:val="anchor_anti_marker"/>
    <w:rsid w:val="00E44724"/>
    <w:rPr>
      <w:color w:val="000000"/>
    </w:rPr>
  </w:style>
  <w:style w:type="character" w:customStyle="1" w:styleId="linkneltesto">
    <w:name w:val="link_nel_testo"/>
    <w:rsid w:val="00E44724"/>
    <w:rPr>
      <w:i/>
      <w:iCs/>
    </w:rPr>
  </w:style>
  <w:style w:type="character" w:customStyle="1" w:styleId="CorpotestoCarattere1">
    <w:name w:val="Corpo testo Carattere1"/>
    <w:rsid w:val="00E44724"/>
    <w:rPr>
      <w:rFonts w:ascii="Times New Roman" w:eastAsia="Times New Roman" w:hAnsi="Times New Roman"/>
      <w:sz w:val="26"/>
    </w:rPr>
  </w:style>
  <w:style w:type="character" w:customStyle="1" w:styleId="Rientrocorpodeltesto3Carattere">
    <w:name w:val="Rientro corpo del testo 3 Carattere"/>
    <w:rsid w:val="00E44724"/>
    <w:rPr>
      <w:rFonts w:eastAsia="Times New Roman"/>
      <w:sz w:val="16"/>
      <w:szCs w:val="16"/>
      <w:lang w:eastAsia="en-US"/>
    </w:rPr>
  </w:style>
  <w:style w:type="character" w:customStyle="1" w:styleId="Corpodeltesto2Carattere">
    <w:name w:val="Corpo del testo 2 Carattere"/>
    <w:rsid w:val="00E44724"/>
    <w:rPr>
      <w:rFonts w:eastAsia="Times New Roman"/>
      <w:sz w:val="22"/>
      <w:szCs w:val="22"/>
      <w:lang w:eastAsia="en-US"/>
    </w:rPr>
  </w:style>
  <w:style w:type="character" w:customStyle="1" w:styleId="noteapiCarattere">
    <w:name w:val="note a piè Carattere"/>
    <w:rsid w:val="00E44724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character" w:customStyle="1" w:styleId="provvnumart">
    <w:name w:val="provv_numart"/>
    <w:rsid w:val="00E44724"/>
    <w:rPr>
      <w:b/>
      <w:bCs/>
    </w:rPr>
  </w:style>
  <w:style w:type="character" w:customStyle="1" w:styleId="MappadocumentoCarattere">
    <w:name w:val="Mappa documento Carattere"/>
    <w:rsid w:val="00E44724"/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provvvigore">
    <w:name w:val="provv_vigore"/>
    <w:rsid w:val="00E44724"/>
    <w:rPr>
      <w:vanish w:val="0"/>
    </w:rPr>
  </w:style>
  <w:style w:type="character" w:customStyle="1" w:styleId="riferimento1">
    <w:name w:val="riferimento1"/>
    <w:rsid w:val="00E44724"/>
    <w:rPr>
      <w:i/>
      <w:iCs/>
      <w:color w:val="058940"/>
    </w:rPr>
  </w:style>
  <w:style w:type="character" w:customStyle="1" w:styleId="SottotitoloCarattere">
    <w:name w:val="Sottotitolo Carattere"/>
    <w:rsid w:val="00E44724"/>
    <w:rPr>
      <w:rFonts w:ascii="Cambria" w:eastAsia="Times New Roman" w:hAnsi="Cambria" w:cs="Times New Roman"/>
      <w:sz w:val="24"/>
      <w:szCs w:val="24"/>
      <w:lang w:eastAsia="en-US"/>
    </w:rPr>
  </w:style>
  <w:style w:type="character" w:customStyle="1" w:styleId="TitoloCarattere">
    <w:name w:val="Titolo Carattere"/>
    <w:qFormat/>
    <w:rsid w:val="00E44724"/>
    <w:rPr>
      <w:rFonts w:ascii="Cambria" w:eastAsia="Times New Roman" w:hAnsi="Cambria" w:cs="Times New Roman"/>
      <w:b/>
      <w:bCs/>
      <w:kern w:val="2"/>
      <w:sz w:val="32"/>
      <w:szCs w:val="32"/>
      <w:lang w:eastAsia="en-US"/>
    </w:rPr>
  </w:style>
  <w:style w:type="character" w:customStyle="1" w:styleId="CollegamentoInternetvisitato">
    <w:name w:val="Collegamento Internet visitato"/>
    <w:rsid w:val="00E44724"/>
    <w:rPr>
      <w:color w:val="800080"/>
      <w:u w:val="single"/>
    </w:rPr>
  </w:style>
  <w:style w:type="character" w:customStyle="1" w:styleId="Rientrocorpodeltesto2Carattere">
    <w:name w:val="Rientro corpo del testo 2 Carattere"/>
    <w:rsid w:val="00E44724"/>
    <w:rPr>
      <w:rFonts w:ascii="Times New Roman" w:eastAsia="Times New Roman" w:hAnsi="Times New Roman"/>
      <w:sz w:val="24"/>
      <w:szCs w:val="24"/>
    </w:rPr>
  </w:style>
  <w:style w:type="character" w:customStyle="1" w:styleId="CorpotestoCarattere">
    <w:name w:val="Corpo testo Carattere"/>
    <w:rsid w:val="00E44724"/>
    <w:rPr>
      <w:rFonts w:ascii="Times New Roman" w:eastAsia="Times New Roman" w:hAnsi="Times New Roman" w:cs="Times New Roman"/>
      <w:sz w:val="26"/>
      <w:szCs w:val="24"/>
      <w:lang w:eastAsia="it-IT"/>
    </w:rPr>
  </w:style>
  <w:style w:type="character" w:customStyle="1" w:styleId="Corpodeltesto3Carattere">
    <w:name w:val="Corpo del testo 3 Carattere"/>
    <w:rsid w:val="00E44724"/>
    <w:rPr>
      <w:rFonts w:ascii="Times New Roman" w:eastAsia="Times New Roman" w:hAnsi="Times New Roman"/>
      <w:b/>
      <w:bCs/>
      <w:i/>
      <w:iCs/>
      <w:szCs w:val="24"/>
    </w:rPr>
  </w:style>
  <w:style w:type="character" w:customStyle="1" w:styleId="CarattereCarattere2">
    <w:name w:val="Carattere Carattere2"/>
    <w:rsid w:val="00E44724"/>
    <w:rPr>
      <w:sz w:val="26"/>
      <w:szCs w:val="24"/>
      <w:lang w:val="it-IT" w:eastAsia="it-IT" w:bidi="ar-SA"/>
    </w:rPr>
  </w:style>
  <w:style w:type="character" w:customStyle="1" w:styleId="st1">
    <w:name w:val="st1"/>
    <w:rsid w:val="00E44724"/>
  </w:style>
  <w:style w:type="character" w:styleId="Testosegnaposto">
    <w:name w:val="Placeholder Text"/>
    <w:basedOn w:val="Carpredefinitoparagrafo"/>
    <w:rsid w:val="00E44724"/>
    <w:rPr>
      <w:color w:val="808080"/>
    </w:rPr>
  </w:style>
  <w:style w:type="character" w:customStyle="1" w:styleId="SommariodisciplinareCarattere">
    <w:name w:val="Sommario disciplinare Carattere"/>
    <w:basedOn w:val="Titolo1Carattere"/>
    <w:rsid w:val="00E44724"/>
    <w:rPr>
      <w:rFonts w:ascii="Garamond" w:hAnsi="Garamond" w:cs="Calibri"/>
      <w:b/>
      <w:bCs/>
      <w:color w:val="auto"/>
      <w:sz w:val="22"/>
      <w:szCs w:val="24"/>
      <w:lang w:val="x-none" w:eastAsia="x-none"/>
    </w:rPr>
  </w:style>
  <w:style w:type="character" w:customStyle="1" w:styleId="apple-converted-space">
    <w:name w:val="apple-converted-space"/>
    <w:basedOn w:val="Carpredefinitoparagrafo"/>
    <w:rsid w:val="00E44724"/>
  </w:style>
  <w:style w:type="character" w:customStyle="1" w:styleId="Saltoaindice">
    <w:name w:val="Salto a indice"/>
    <w:rsid w:val="00E44724"/>
  </w:style>
  <w:style w:type="character" w:customStyle="1" w:styleId="WW8Num27z0">
    <w:name w:val="WW8Num27z0"/>
    <w:qFormat/>
    <w:rsid w:val="00E44724"/>
    <w:rPr>
      <w:rFonts w:ascii="Calibri" w:hAnsi="Calibri" w:cs="Calibri"/>
      <w:sz w:val="22"/>
      <w:szCs w:val="22"/>
    </w:rPr>
  </w:style>
  <w:style w:type="character" w:customStyle="1" w:styleId="WW8Num27z1">
    <w:name w:val="WW8Num27z1"/>
    <w:qFormat/>
    <w:rsid w:val="00E44724"/>
  </w:style>
  <w:style w:type="character" w:customStyle="1" w:styleId="WW8Num27z2">
    <w:name w:val="WW8Num27z2"/>
    <w:qFormat/>
    <w:rsid w:val="00E44724"/>
  </w:style>
  <w:style w:type="character" w:customStyle="1" w:styleId="WW8Num27z3">
    <w:name w:val="WW8Num27z3"/>
    <w:qFormat/>
    <w:rsid w:val="00E44724"/>
  </w:style>
  <w:style w:type="character" w:customStyle="1" w:styleId="WW8Num27z4">
    <w:name w:val="WW8Num27z4"/>
    <w:qFormat/>
    <w:rsid w:val="00E44724"/>
  </w:style>
  <w:style w:type="character" w:customStyle="1" w:styleId="WW8Num27z5">
    <w:name w:val="WW8Num27z5"/>
    <w:qFormat/>
    <w:rsid w:val="00E44724"/>
  </w:style>
  <w:style w:type="character" w:customStyle="1" w:styleId="WW8Num27z6">
    <w:name w:val="WW8Num27z6"/>
    <w:qFormat/>
    <w:rsid w:val="00E44724"/>
  </w:style>
  <w:style w:type="character" w:customStyle="1" w:styleId="WW8Num27z7">
    <w:name w:val="WW8Num27z7"/>
    <w:qFormat/>
    <w:rsid w:val="00E44724"/>
  </w:style>
  <w:style w:type="character" w:customStyle="1" w:styleId="WW8Num27z8">
    <w:name w:val="WW8Num27z8"/>
    <w:qFormat/>
    <w:rsid w:val="00E44724"/>
  </w:style>
  <w:style w:type="character" w:customStyle="1" w:styleId="ParagrafoelencoCarattere">
    <w:name w:val="Paragrafo elenco Carattere"/>
    <w:rsid w:val="00E44724"/>
  </w:style>
  <w:style w:type="character" w:customStyle="1" w:styleId="ANAC-TitoloSottoparagrafoCarattere">
    <w:name w:val="ANAC - Titolo Sottoparagrafo Carattere"/>
    <w:rsid w:val="00E44724"/>
    <w:rPr>
      <w:rFonts w:ascii="Calibri Light" w:eastAsia="0" w:hAnsi="Calibri Light"/>
      <w:color w:val="2F5496"/>
      <w:sz w:val="28"/>
      <w:szCs w:val="22"/>
    </w:rPr>
  </w:style>
  <w:style w:type="character" w:customStyle="1" w:styleId="ANAC-TitoloParagrafoCarattere">
    <w:name w:val="ANAC - Titolo Paragrafo Carattere"/>
    <w:rsid w:val="00E44724"/>
    <w:rPr>
      <w:rFonts w:ascii="Gotham Light" w:eastAsia="0" w:hAnsi="Gotham Light"/>
      <w:color w:val="2770B7"/>
      <w:sz w:val="28"/>
    </w:rPr>
  </w:style>
  <w:style w:type="character" w:customStyle="1" w:styleId="ANAC-CapitoloCarattere">
    <w:name w:val="ANAC - Capitolo Carattere"/>
    <w:rsid w:val="00E44724"/>
    <w:rPr>
      <w:rFonts w:ascii="Calibri Light" w:eastAsia="0" w:hAnsi="Calibri Light"/>
      <w:color w:val="2F5496"/>
      <w:sz w:val="32"/>
      <w:szCs w:val="32"/>
    </w:rPr>
  </w:style>
  <w:style w:type="character" w:customStyle="1" w:styleId="TitoloParagrafoChar">
    <w:name w:val="Titolo Paragrafo Char"/>
    <w:qFormat/>
    <w:rsid w:val="00E44724"/>
    <w:rPr>
      <w:rFonts w:ascii="Calibri Light" w:eastAsia="0" w:hAnsi="Calibri Light"/>
      <w:color w:val="2F5496"/>
      <w:sz w:val="28"/>
    </w:rPr>
  </w:style>
  <w:style w:type="character" w:customStyle="1" w:styleId="Titolo7Carattere">
    <w:name w:val="Titolo 7 Carattere"/>
    <w:qFormat/>
    <w:rsid w:val="00E44724"/>
    <w:rPr>
      <w:rFonts w:ascii="Calibri Light" w:eastAsia="0" w:hAnsi="Calibri Light"/>
      <w:i/>
      <w:iCs/>
      <w:color w:val="1F3763"/>
    </w:rPr>
  </w:style>
  <w:style w:type="character" w:customStyle="1" w:styleId="TitoloCapitoloChar">
    <w:name w:val="Titolo Capitolo Char"/>
    <w:qFormat/>
    <w:rsid w:val="00E44724"/>
    <w:rPr>
      <w:rFonts w:ascii="Gotham Light" w:eastAsia="0" w:hAnsi="Gotham Light"/>
      <w:iCs/>
      <w:color w:val="2F5496"/>
      <w:sz w:val="36"/>
      <w:szCs w:val="40"/>
    </w:rPr>
  </w:style>
  <w:style w:type="character" w:customStyle="1" w:styleId="NumeroCapitoloChar">
    <w:name w:val="Numero Capitolo Char"/>
    <w:rsid w:val="00E44724"/>
    <w:rPr>
      <w:rFonts w:ascii="Gotham Light" w:eastAsia="0" w:hAnsi="Gotham Light"/>
      <w:color w:val="2770B7"/>
      <w:sz w:val="48"/>
      <w:szCs w:val="36"/>
    </w:rPr>
  </w:style>
  <w:style w:type="character" w:customStyle="1" w:styleId="TitoloParteChar">
    <w:name w:val="Titolo Parte Char"/>
    <w:qFormat/>
    <w:rsid w:val="00E44724"/>
    <w:rPr>
      <w:rFonts w:ascii="Gotham Book" w:eastAsia="Times New Roman (Corpo CS)" w:hAnsi="Gotham Book"/>
      <w:caps/>
      <w:color w:val="FFFFFF"/>
      <w:sz w:val="40"/>
      <w:szCs w:val="40"/>
      <w:lang w:eastAsia="zh-CN"/>
    </w:rPr>
  </w:style>
  <w:style w:type="character" w:customStyle="1" w:styleId="ParteNumeroChar">
    <w:name w:val="Parte Numero Char"/>
    <w:rsid w:val="00E44724"/>
    <w:rPr>
      <w:rFonts w:ascii="Gotham Medium" w:eastAsia="Times New Roman (Corpo CS)" w:hAnsi="Gotham Medium"/>
      <w:caps/>
      <w:color w:val="FFFFFF"/>
      <w:sz w:val="28"/>
      <w:szCs w:val="28"/>
    </w:rPr>
  </w:style>
  <w:style w:type="character" w:customStyle="1" w:styleId="ParagrafobaseChar">
    <w:name w:val="[Paragrafo base] Char"/>
    <w:rsid w:val="00E44724"/>
    <w:rPr>
      <w:rFonts w:ascii="Minion Pro" w:eastAsia="Minion Pro" w:hAnsi="Minion Pro"/>
      <w:color w:val="000000"/>
    </w:rPr>
  </w:style>
  <w:style w:type="character" w:customStyle="1" w:styleId="NessunaspaziaturaCarattere">
    <w:name w:val="Nessuna spaziatura Carattere"/>
    <w:rsid w:val="00E44724"/>
    <w:rPr>
      <w:rFonts w:eastAsia="0"/>
      <w:szCs w:val="22"/>
      <w:lang w:eastAsia="en-US"/>
    </w:rPr>
  </w:style>
  <w:style w:type="character" w:customStyle="1" w:styleId="Caratteridinumerazione">
    <w:name w:val="Caratteri di numerazione"/>
    <w:rsid w:val="00E44724"/>
  </w:style>
  <w:style w:type="character" w:customStyle="1" w:styleId="Menzionenonrisolta1">
    <w:name w:val="Menzione non risolta1"/>
    <w:basedOn w:val="Carpredefinitoparagrafo"/>
    <w:rsid w:val="00E44724"/>
    <w:rPr>
      <w:color w:val="605E5C"/>
      <w:highlight w:val="lightGray"/>
    </w:rPr>
  </w:style>
  <w:style w:type="character" w:customStyle="1" w:styleId="Punti">
    <w:name w:val="Punti"/>
    <w:rsid w:val="00E44724"/>
    <w:rPr>
      <w:rFonts w:ascii="OpenSymbol" w:eastAsia="OpenSymbol" w:hAnsi="OpenSymbol" w:cs="OpenSymbol"/>
    </w:rPr>
  </w:style>
  <w:style w:type="character" w:customStyle="1" w:styleId="Caratterinotaapidipagina">
    <w:name w:val="Caratteri nota a piè di pagina"/>
    <w:rsid w:val="00E44724"/>
  </w:style>
  <w:style w:type="character" w:customStyle="1" w:styleId="Caratterinotadichiusura">
    <w:name w:val="Caratteri nota di chiusura"/>
    <w:rsid w:val="00E44724"/>
  </w:style>
  <w:style w:type="character" w:customStyle="1" w:styleId="CITE">
    <w:name w:val="CITE"/>
    <w:rsid w:val="00E44724"/>
    <w:rPr>
      <w:i/>
    </w:rPr>
  </w:style>
  <w:style w:type="character" w:customStyle="1" w:styleId="CODE">
    <w:name w:val="CODE"/>
    <w:rsid w:val="00E44724"/>
    <w:rPr>
      <w:rFonts w:ascii="Courier New" w:hAnsi="Courier New"/>
      <w:sz w:val="20"/>
    </w:rPr>
  </w:style>
  <w:style w:type="character" w:customStyle="1" w:styleId="Keyboard">
    <w:name w:val="Keyboard"/>
    <w:rsid w:val="00E44724"/>
    <w:rPr>
      <w:rFonts w:ascii="Courier New" w:hAnsi="Courier New"/>
      <w:b/>
      <w:sz w:val="20"/>
    </w:rPr>
  </w:style>
  <w:style w:type="character" w:customStyle="1" w:styleId="Sample">
    <w:name w:val="Sample"/>
    <w:rsid w:val="00E44724"/>
    <w:rPr>
      <w:rFonts w:ascii="Courier New" w:hAnsi="Courier New"/>
    </w:rPr>
  </w:style>
  <w:style w:type="character" w:customStyle="1" w:styleId="Typewriter">
    <w:name w:val="Typewriter"/>
    <w:qFormat/>
    <w:rsid w:val="00E44724"/>
    <w:rPr>
      <w:rFonts w:ascii="Courier New" w:hAnsi="Courier New"/>
      <w:sz w:val="20"/>
    </w:rPr>
  </w:style>
  <w:style w:type="character" w:customStyle="1" w:styleId="HTMLMarkup">
    <w:name w:val="HTML Markup"/>
    <w:rsid w:val="00E44724"/>
    <w:rPr>
      <w:vanish/>
      <w:color w:val="FF0000"/>
    </w:rPr>
  </w:style>
  <w:style w:type="character" w:customStyle="1" w:styleId="Comment">
    <w:name w:val="Comment"/>
    <w:rsid w:val="00E44724"/>
    <w:rPr>
      <w:vanish/>
    </w:rPr>
  </w:style>
  <w:style w:type="character" w:customStyle="1" w:styleId="TitoloCarattere1">
    <w:name w:val="Titolo Carattere1"/>
    <w:basedOn w:val="Carpredefinitoparagrafo"/>
    <w:link w:val="Titolo"/>
    <w:rsid w:val="00E44724"/>
    <w:rPr>
      <w:b/>
      <w:bCs/>
      <w:sz w:val="24"/>
      <w:szCs w:val="24"/>
    </w:rPr>
  </w:style>
  <w:style w:type="character" w:customStyle="1" w:styleId="CorpotestoCarattere2">
    <w:name w:val="Corpo testo Carattere2"/>
    <w:basedOn w:val="Carpredefinitoparagrafo"/>
    <w:link w:val="Corpotesto"/>
    <w:rsid w:val="00E44724"/>
    <w:rPr>
      <w:rFonts w:ascii="Arial" w:hAnsi="Arial"/>
      <w:sz w:val="24"/>
      <w:szCs w:val="24"/>
    </w:rPr>
  </w:style>
  <w:style w:type="paragraph" w:styleId="Elenco">
    <w:name w:val="List"/>
    <w:basedOn w:val="Corpotesto"/>
    <w:rsid w:val="00E44724"/>
    <w:pPr>
      <w:widowControl w:val="0"/>
      <w:spacing w:after="0" w:line="259" w:lineRule="exact"/>
      <w:jc w:val="both"/>
    </w:pPr>
    <w:rPr>
      <w:rFonts w:cs="Lucida Sans"/>
      <w:sz w:val="26"/>
      <w:szCs w:val="20"/>
      <w:lang w:val="x-none" w:eastAsia="x-none"/>
    </w:rPr>
  </w:style>
  <w:style w:type="paragraph" w:styleId="Didascalia">
    <w:name w:val="caption"/>
    <w:basedOn w:val="Normale"/>
    <w:next w:val="Normale"/>
    <w:rsid w:val="00E44724"/>
    <w:pPr>
      <w:spacing w:before="120" w:line="276" w:lineRule="auto"/>
      <w:jc w:val="both"/>
    </w:pPr>
    <w:rPr>
      <w:rFonts w:ascii="Garamond" w:hAnsi="Garamond"/>
      <w:iCs/>
      <w:szCs w:val="18"/>
      <w:lang w:eastAsia="en-US"/>
    </w:rPr>
  </w:style>
  <w:style w:type="paragraph" w:customStyle="1" w:styleId="Indice">
    <w:name w:val="Indice"/>
    <w:basedOn w:val="Normale"/>
    <w:rsid w:val="00E44724"/>
    <w:pPr>
      <w:suppressLineNumbers/>
      <w:spacing w:line="276" w:lineRule="auto"/>
      <w:jc w:val="both"/>
    </w:pPr>
    <w:rPr>
      <w:rFonts w:ascii="Garamond" w:hAnsi="Garamond" w:cs="Lucida Sans"/>
      <w:szCs w:val="22"/>
      <w:lang w:eastAsia="en-US"/>
    </w:rPr>
  </w:style>
  <w:style w:type="paragraph" w:customStyle="1" w:styleId="Intestazioneepidipagina">
    <w:name w:val="Intestazione e piè di pagina"/>
    <w:basedOn w:val="Normale"/>
    <w:rsid w:val="00E44724"/>
    <w:pPr>
      <w:spacing w:line="276" w:lineRule="auto"/>
      <w:jc w:val="both"/>
    </w:pPr>
    <w:rPr>
      <w:rFonts w:ascii="Garamond" w:hAnsi="Garamond"/>
      <w:szCs w:val="22"/>
      <w:lang w:eastAsia="en-US"/>
    </w:rPr>
  </w:style>
  <w:style w:type="paragraph" w:customStyle="1" w:styleId="provvr0">
    <w:name w:val="provv_r0"/>
    <w:basedOn w:val="Normale"/>
    <w:rsid w:val="00E44724"/>
    <w:pPr>
      <w:spacing w:before="280" w:after="280"/>
      <w:jc w:val="both"/>
    </w:pPr>
    <w:rPr>
      <w:rFonts w:eastAsia="Calibri"/>
    </w:rPr>
  </w:style>
  <w:style w:type="paragraph" w:customStyle="1" w:styleId="popolo">
    <w:name w:val="popolo"/>
    <w:basedOn w:val="Normale"/>
    <w:rsid w:val="00E44724"/>
    <w:pPr>
      <w:spacing w:before="280" w:after="280"/>
      <w:jc w:val="both"/>
    </w:pPr>
    <w:rPr>
      <w:rFonts w:ascii="Garamond" w:eastAsia="Calibri" w:hAnsi="Garamond"/>
      <w:sz w:val="30"/>
      <w:szCs w:val="30"/>
    </w:rPr>
  </w:style>
  <w:style w:type="paragraph" w:customStyle="1" w:styleId="Stile1">
    <w:name w:val="Stile1"/>
    <w:basedOn w:val="Titolo1"/>
    <w:rsid w:val="00E44724"/>
    <w:pPr>
      <w:spacing w:before="120" w:after="60" w:line="240" w:lineRule="atLeast"/>
      <w:ind w:left="284" w:hanging="284"/>
    </w:pPr>
    <w:rPr>
      <w:b w:val="0"/>
    </w:rPr>
  </w:style>
  <w:style w:type="paragraph" w:customStyle="1" w:styleId="Nessunaspaziatura1">
    <w:name w:val="Nessuna spaziatura1"/>
    <w:rsid w:val="00E44724"/>
    <w:pPr>
      <w:spacing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customStyle="1" w:styleId="Titolosommario1">
    <w:name w:val="Titolo sommario1"/>
    <w:basedOn w:val="Titolo1"/>
    <w:next w:val="Normale"/>
    <w:qFormat/>
    <w:rsid w:val="00E44724"/>
    <w:pPr>
      <w:tabs>
        <w:tab w:val="num" w:pos="720"/>
      </w:tabs>
      <w:spacing w:before="120" w:after="60"/>
      <w:ind w:left="284" w:hanging="284"/>
    </w:pPr>
    <w:rPr>
      <w:b w:val="0"/>
    </w:rPr>
  </w:style>
  <w:style w:type="paragraph" w:styleId="Testonotadichiusura">
    <w:name w:val="endnote text"/>
    <w:basedOn w:val="Normale"/>
    <w:link w:val="TestonotadichiusuraCarattere1"/>
    <w:rsid w:val="00E44724"/>
    <w:pPr>
      <w:spacing w:line="276" w:lineRule="auto"/>
      <w:jc w:val="both"/>
    </w:pPr>
    <w:rPr>
      <w:rFonts w:ascii="Garamond" w:hAnsi="Garamond"/>
      <w:sz w:val="20"/>
      <w:szCs w:val="20"/>
      <w:lang w:val="x-none" w:eastAsia="en-US"/>
    </w:rPr>
  </w:style>
  <w:style w:type="character" w:customStyle="1" w:styleId="TestonotadichiusuraCarattere1">
    <w:name w:val="Testo nota di chiusura Carattere1"/>
    <w:basedOn w:val="Carpredefinitoparagrafo"/>
    <w:link w:val="Testonotadichiusura"/>
    <w:rsid w:val="00E44724"/>
    <w:rPr>
      <w:rFonts w:ascii="Garamond" w:hAnsi="Garamond"/>
      <w:lang w:val="x-none" w:eastAsia="en-US"/>
    </w:rPr>
  </w:style>
  <w:style w:type="paragraph" w:customStyle="1" w:styleId="provvr1">
    <w:name w:val="provv_r1"/>
    <w:basedOn w:val="Normale"/>
    <w:rsid w:val="00E44724"/>
    <w:pPr>
      <w:spacing w:before="280" w:after="280"/>
      <w:ind w:firstLine="400"/>
      <w:jc w:val="both"/>
    </w:pPr>
  </w:style>
  <w:style w:type="character" w:customStyle="1" w:styleId="TestocommentoCarattere1">
    <w:name w:val="Testo commento Carattere1"/>
    <w:basedOn w:val="Carpredefinitoparagrafo"/>
    <w:link w:val="Testocommento"/>
    <w:rsid w:val="00E44724"/>
    <w:rPr>
      <w:rFonts w:ascii="Arial" w:hAnsi="Arial"/>
    </w:rPr>
  </w:style>
  <w:style w:type="character" w:customStyle="1" w:styleId="SoggettocommentoCarattere1">
    <w:name w:val="Soggetto commento Carattere1"/>
    <w:basedOn w:val="TestocommentoCarattere1"/>
    <w:link w:val="Soggettocommento"/>
    <w:rsid w:val="00E44724"/>
    <w:rPr>
      <w:rFonts w:ascii="Arial" w:hAnsi="Arial"/>
      <w:b/>
      <w:bCs/>
    </w:rPr>
  </w:style>
  <w:style w:type="paragraph" w:customStyle="1" w:styleId="stile10">
    <w:name w:val="stile1"/>
    <w:basedOn w:val="Normale"/>
    <w:rsid w:val="00E44724"/>
    <w:pPr>
      <w:spacing w:before="280" w:after="280"/>
      <w:jc w:val="both"/>
    </w:pPr>
  </w:style>
  <w:style w:type="paragraph" w:customStyle="1" w:styleId="bollo">
    <w:name w:val="bollo"/>
    <w:basedOn w:val="Normale"/>
    <w:rsid w:val="00E44724"/>
    <w:pPr>
      <w:spacing w:line="567" w:lineRule="atLeast"/>
      <w:jc w:val="both"/>
    </w:pPr>
    <w:rPr>
      <w:szCs w:val="20"/>
    </w:rPr>
  </w:style>
  <w:style w:type="paragraph" w:customStyle="1" w:styleId="provvnota">
    <w:name w:val="provv_nota"/>
    <w:basedOn w:val="Normale"/>
    <w:rsid w:val="00E44724"/>
    <w:pPr>
      <w:spacing w:before="280" w:after="280"/>
      <w:jc w:val="both"/>
    </w:pPr>
  </w:style>
  <w:style w:type="paragraph" w:customStyle="1" w:styleId="provvestremo">
    <w:name w:val="provv_estremo"/>
    <w:basedOn w:val="Normale"/>
    <w:rsid w:val="00E44724"/>
    <w:pPr>
      <w:spacing w:before="280" w:after="280"/>
      <w:jc w:val="both"/>
    </w:pPr>
    <w:rPr>
      <w:b/>
      <w:bCs/>
    </w:rPr>
  </w:style>
  <w:style w:type="paragraph" w:customStyle="1" w:styleId="Paragrafoelenco11">
    <w:name w:val="Paragrafo elenco11"/>
    <w:basedOn w:val="Normale"/>
    <w:rsid w:val="00E44724"/>
    <w:pPr>
      <w:spacing w:before="280" w:after="280" w:line="240" w:lineRule="atLeast"/>
      <w:ind w:left="720"/>
      <w:contextualSpacing/>
      <w:jc w:val="both"/>
    </w:pPr>
    <w:rPr>
      <w:rFonts w:ascii="Garamond" w:eastAsia="Calibri" w:hAnsi="Garamond"/>
      <w:szCs w:val="22"/>
    </w:rPr>
  </w:style>
  <w:style w:type="paragraph" w:styleId="Revisione">
    <w:name w:val="Revision"/>
    <w:rsid w:val="00E44724"/>
    <w:pPr>
      <w:spacing w:line="276" w:lineRule="auto"/>
      <w:jc w:val="both"/>
    </w:pPr>
    <w:rPr>
      <w:rFonts w:ascii="Calibri" w:hAnsi="Calibri"/>
      <w:sz w:val="22"/>
      <w:szCs w:val="22"/>
      <w:lang w:eastAsia="en-US"/>
    </w:rPr>
  </w:style>
  <w:style w:type="paragraph" w:styleId="Rientrocorpodeltesto3">
    <w:name w:val="Body Text Indent 3"/>
    <w:basedOn w:val="Normale"/>
    <w:link w:val="Rientrocorpodeltesto3Carattere1"/>
    <w:rsid w:val="00E44724"/>
    <w:pPr>
      <w:spacing w:after="120" w:line="276" w:lineRule="auto"/>
      <w:ind w:left="283"/>
      <w:jc w:val="both"/>
    </w:pPr>
    <w:rPr>
      <w:rFonts w:ascii="Garamond" w:hAnsi="Garamond"/>
      <w:sz w:val="16"/>
      <w:szCs w:val="16"/>
      <w:lang w:val="x-none" w:eastAsia="en-US"/>
    </w:rPr>
  </w:style>
  <w:style w:type="character" w:customStyle="1" w:styleId="Rientrocorpodeltesto3Carattere1">
    <w:name w:val="Rientro corpo del testo 3 Carattere1"/>
    <w:basedOn w:val="Carpredefinitoparagrafo"/>
    <w:link w:val="Rientrocorpodeltesto3"/>
    <w:rsid w:val="00E44724"/>
    <w:rPr>
      <w:rFonts w:ascii="Garamond" w:hAnsi="Garamond"/>
      <w:sz w:val="16"/>
      <w:szCs w:val="16"/>
      <w:lang w:val="x-none" w:eastAsia="en-US"/>
    </w:rPr>
  </w:style>
  <w:style w:type="paragraph" w:customStyle="1" w:styleId="Rub1">
    <w:name w:val="Rub1"/>
    <w:basedOn w:val="Normale"/>
    <w:rsid w:val="00E44724"/>
    <w:pPr>
      <w:tabs>
        <w:tab w:val="left" w:pos="1276"/>
      </w:tabs>
      <w:jc w:val="both"/>
    </w:pPr>
    <w:rPr>
      <w:b/>
      <w:smallCaps/>
      <w:sz w:val="20"/>
      <w:szCs w:val="20"/>
    </w:rPr>
  </w:style>
  <w:style w:type="paragraph" w:styleId="Corpodeltesto2">
    <w:name w:val="Body Text 2"/>
    <w:basedOn w:val="Normale"/>
    <w:link w:val="Corpodeltesto2Carattere1"/>
    <w:rsid w:val="00E44724"/>
    <w:pPr>
      <w:spacing w:after="120" w:line="480" w:lineRule="auto"/>
      <w:jc w:val="both"/>
    </w:pPr>
    <w:rPr>
      <w:rFonts w:ascii="Garamond" w:hAnsi="Garamond"/>
      <w:szCs w:val="22"/>
      <w:lang w:val="x-none" w:eastAsia="en-US"/>
    </w:rPr>
  </w:style>
  <w:style w:type="character" w:customStyle="1" w:styleId="Corpodeltesto2Carattere1">
    <w:name w:val="Corpo del testo 2 Carattere1"/>
    <w:basedOn w:val="Carpredefinitoparagrafo"/>
    <w:link w:val="Corpodeltesto2"/>
    <w:rsid w:val="00E44724"/>
    <w:rPr>
      <w:rFonts w:ascii="Garamond" w:hAnsi="Garamond"/>
      <w:sz w:val="24"/>
      <w:szCs w:val="22"/>
      <w:lang w:val="x-none" w:eastAsia="en-US"/>
    </w:rPr>
  </w:style>
  <w:style w:type="paragraph" w:customStyle="1" w:styleId="Rientrocorpodeltesto21">
    <w:name w:val="Rientro corpo del testo 21"/>
    <w:basedOn w:val="Normale"/>
    <w:rsid w:val="00E44724"/>
    <w:pPr>
      <w:ind w:left="360"/>
      <w:jc w:val="both"/>
    </w:pPr>
    <w:rPr>
      <w:szCs w:val="20"/>
    </w:rPr>
  </w:style>
  <w:style w:type="paragraph" w:customStyle="1" w:styleId="noteapi">
    <w:name w:val="note a piè"/>
    <w:basedOn w:val="Testonotaapidipagina"/>
    <w:rsid w:val="00E44724"/>
    <w:pPr>
      <w:suppressAutoHyphens w:val="0"/>
      <w:spacing w:before="280" w:after="280"/>
    </w:pPr>
    <w:rPr>
      <w:rFonts w:eastAsia="Times New Roman"/>
      <w:lang w:val="x-none" w:eastAsia="it-IT"/>
    </w:rPr>
  </w:style>
  <w:style w:type="paragraph" w:styleId="Mappadocumento">
    <w:name w:val="Document Map"/>
    <w:basedOn w:val="Normale"/>
    <w:link w:val="MappadocumentoCarattere1"/>
    <w:rsid w:val="00E44724"/>
    <w:pPr>
      <w:spacing w:line="276" w:lineRule="auto"/>
      <w:jc w:val="both"/>
    </w:pPr>
    <w:rPr>
      <w:rFonts w:ascii="Tahoma" w:hAnsi="Tahoma"/>
      <w:sz w:val="16"/>
      <w:szCs w:val="16"/>
      <w:lang w:val="x-none" w:eastAsia="en-US"/>
    </w:rPr>
  </w:style>
  <w:style w:type="character" w:customStyle="1" w:styleId="MappadocumentoCarattere1">
    <w:name w:val="Mappa documento Carattere1"/>
    <w:basedOn w:val="Carpredefinitoparagrafo"/>
    <w:link w:val="Mappadocumento"/>
    <w:rsid w:val="00E44724"/>
    <w:rPr>
      <w:rFonts w:ascii="Tahoma" w:hAnsi="Tahoma"/>
      <w:sz w:val="16"/>
      <w:szCs w:val="16"/>
      <w:lang w:val="x-none" w:eastAsia="en-US"/>
    </w:rPr>
  </w:style>
  <w:style w:type="paragraph" w:customStyle="1" w:styleId="grassetto1">
    <w:name w:val="grassetto1"/>
    <w:basedOn w:val="Normale"/>
    <w:rsid w:val="00E44724"/>
    <w:pPr>
      <w:spacing w:after="24"/>
    </w:pPr>
    <w:rPr>
      <w:b/>
      <w:bCs/>
    </w:rPr>
  </w:style>
  <w:style w:type="paragraph" w:styleId="Sottotitolo">
    <w:name w:val="Subtitle"/>
    <w:basedOn w:val="Normale"/>
    <w:next w:val="Normale"/>
    <w:link w:val="SottotitoloCarattere1"/>
    <w:rsid w:val="00E44724"/>
    <w:pPr>
      <w:spacing w:after="60" w:line="276" w:lineRule="auto"/>
      <w:jc w:val="center"/>
      <w:outlineLvl w:val="1"/>
    </w:pPr>
    <w:rPr>
      <w:rFonts w:ascii="Cambria" w:hAnsi="Cambria"/>
      <w:lang w:val="x-none" w:eastAsia="en-US"/>
    </w:rPr>
  </w:style>
  <w:style w:type="character" w:customStyle="1" w:styleId="SottotitoloCarattere1">
    <w:name w:val="Sottotitolo Carattere1"/>
    <w:basedOn w:val="Carpredefinitoparagrafo"/>
    <w:link w:val="Sottotitolo"/>
    <w:rsid w:val="00E44724"/>
    <w:rPr>
      <w:rFonts w:ascii="Cambria" w:hAnsi="Cambria"/>
      <w:sz w:val="24"/>
      <w:szCs w:val="24"/>
      <w:lang w:val="x-none" w:eastAsia="en-US"/>
    </w:rPr>
  </w:style>
  <w:style w:type="paragraph" w:customStyle="1" w:styleId="provvc">
    <w:name w:val="provv_c"/>
    <w:basedOn w:val="Normale"/>
    <w:rsid w:val="00E44724"/>
    <w:pPr>
      <w:spacing w:before="280" w:after="280"/>
      <w:jc w:val="center"/>
    </w:pPr>
  </w:style>
  <w:style w:type="paragraph" w:customStyle="1" w:styleId="Sommario31">
    <w:name w:val="Sommario 31"/>
    <w:basedOn w:val="Normale"/>
    <w:next w:val="Normale"/>
    <w:autoRedefine/>
    <w:uiPriority w:val="39"/>
    <w:rsid w:val="00E44724"/>
    <w:pPr>
      <w:tabs>
        <w:tab w:val="left" w:pos="1100"/>
        <w:tab w:val="right" w:leader="dot" w:pos="9629"/>
      </w:tabs>
      <w:ind w:left="896" w:hanging="454"/>
    </w:pPr>
    <w:rPr>
      <w:rFonts w:ascii="Calibri" w:hAnsi="Calibri"/>
      <w:iCs/>
      <w:sz w:val="20"/>
      <w:szCs w:val="20"/>
      <w:lang w:eastAsia="en-US"/>
    </w:rPr>
  </w:style>
  <w:style w:type="paragraph" w:customStyle="1" w:styleId="Rientrocorpodeltesto211">
    <w:name w:val="Rientro corpo del testo 211"/>
    <w:basedOn w:val="Normale"/>
    <w:rsid w:val="00E44724"/>
    <w:pPr>
      <w:ind w:left="360"/>
      <w:jc w:val="both"/>
    </w:pPr>
    <w:rPr>
      <w:szCs w:val="20"/>
    </w:rPr>
  </w:style>
  <w:style w:type="character" w:customStyle="1" w:styleId="Rientrocorpodeltesto2Carattere1">
    <w:name w:val="Rientro corpo del testo 2 Carattere1"/>
    <w:basedOn w:val="Carpredefinitoparagrafo"/>
    <w:link w:val="Rientrocorpodeltesto2"/>
    <w:rsid w:val="00E44724"/>
    <w:rPr>
      <w:b/>
      <w:sz w:val="24"/>
    </w:rPr>
  </w:style>
  <w:style w:type="paragraph" w:customStyle="1" w:styleId="sche3">
    <w:name w:val="sche_3"/>
    <w:rsid w:val="00E44724"/>
    <w:pPr>
      <w:widowControl w:val="0"/>
      <w:jc w:val="both"/>
      <w:textAlignment w:val="baseline"/>
    </w:pPr>
    <w:rPr>
      <w:sz w:val="24"/>
      <w:lang w:val="en-US"/>
    </w:rPr>
  </w:style>
  <w:style w:type="paragraph" w:customStyle="1" w:styleId="Text2">
    <w:name w:val="Text 2"/>
    <w:basedOn w:val="Normale"/>
    <w:rsid w:val="00E44724"/>
    <w:pPr>
      <w:tabs>
        <w:tab w:val="left" w:pos="2161"/>
      </w:tabs>
      <w:spacing w:after="240"/>
      <w:ind w:left="1077"/>
      <w:jc w:val="both"/>
    </w:pPr>
    <w:rPr>
      <w:szCs w:val="20"/>
    </w:rPr>
  </w:style>
  <w:style w:type="paragraph" w:styleId="Corpodeltesto3">
    <w:name w:val="Body Text 3"/>
    <w:basedOn w:val="Normale"/>
    <w:link w:val="Corpodeltesto3Carattere1"/>
    <w:rsid w:val="00E44724"/>
    <w:pPr>
      <w:tabs>
        <w:tab w:val="left" w:pos="0"/>
        <w:tab w:val="left" w:pos="8496"/>
      </w:tabs>
      <w:suppressAutoHyphens/>
      <w:spacing w:before="240" w:after="120"/>
      <w:jc w:val="both"/>
    </w:pPr>
    <w:rPr>
      <w:b/>
      <w:bCs/>
      <w:i/>
      <w:iCs/>
      <w:sz w:val="20"/>
    </w:rPr>
  </w:style>
  <w:style w:type="character" w:customStyle="1" w:styleId="Corpodeltesto3Carattere1">
    <w:name w:val="Corpo del testo 3 Carattere1"/>
    <w:basedOn w:val="Carpredefinitoparagrafo"/>
    <w:link w:val="Corpodeltesto3"/>
    <w:rsid w:val="00E44724"/>
    <w:rPr>
      <w:b/>
      <w:bCs/>
      <w:i/>
      <w:iCs/>
      <w:szCs w:val="24"/>
    </w:rPr>
  </w:style>
  <w:style w:type="paragraph" w:customStyle="1" w:styleId="Rub3">
    <w:name w:val="Rub3"/>
    <w:basedOn w:val="Normale"/>
    <w:next w:val="Normale"/>
    <w:rsid w:val="00E44724"/>
    <w:pPr>
      <w:tabs>
        <w:tab w:val="left" w:pos="709"/>
      </w:tabs>
      <w:jc w:val="both"/>
    </w:pPr>
    <w:rPr>
      <w:b/>
      <w:i/>
      <w:sz w:val="20"/>
      <w:szCs w:val="20"/>
    </w:rPr>
  </w:style>
  <w:style w:type="paragraph" w:customStyle="1" w:styleId="Titoloparagrafobandotipo">
    <w:name w:val="Titolo paragrafo bando tipo"/>
    <w:basedOn w:val="Sottotitolo"/>
    <w:autoRedefine/>
    <w:qFormat/>
    <w:rsid w:val="00E44724"/>
    <w:pPr>
      <w:keepNext/>
      <w:spacing w:before="300" w:after="120" w:line="240" w:lineRule="auto"/>
      <w:ind w:left="-142"/>
      <w:jc w:val="left"/>
      <w:outlineLvl w:val="0"/>
    </w:pPr>
    <w:rPr>
      <w:rFonts w:ascii="Calibri" w:hAnsi="Calibri"/>
      <w:b/>
      <w:i/>
      <w:szCs w:val="22"/>
      <w:lang w:val="it-IT" w:eastAsia="it-IT"/>
    </w:rPr>
  </w:style>
  <w:style w:type="paragraph" w:customStyle="1" w:styleId="avviso">
    <w:name w:val="avviso"/>
    <w:basedOn w:val="Paragrafoelenco"/>
    <w:rsid w:val="00E44724"/>
    <w:pPr>
      <w:keepNext/>
      <w:spacing w:before="120" w:after="120"/>
      <w:ind w:left="0"/>
      <w:contextualSpacing w:val="0"/>
      <w:jc w:val="both"/>
    </w:pPr>
    <w:rPr>
      <w:rFonts w:ascii="Garamond" w:hAnsi="Garamond"/>
      <w:b/>
      <w:i/>
      <w:lang w:eastAsia="en-US"/>
    </w:rPr>
  </w:style>
  <w:style w:type="paragraph" w:customStyle="1" w:styleId="CM11">
    <w:name w:val="CM1+1"/>
    <w:basedOn w:val="Default"/>
    <w:next w:val="Default"/>
    <w:rsid w:val="00E44724"/>
    <w:pPr>
      <w:autoSpaceDE/>
      <w:autoSpaceDN/>
      <w:adjustRightInd/>
    </w:pPr>
    <w:rPr>
      <w:rFonts w:ascii="EUAlbertina" w:hAnsi="EUAlbertina" w:cs="Times New Roman"/>
      <w:bCs/>
      <w:iCs/>
      <w:color w:val="auto"/>
      <w:sz w:val="20"/>
      <w:szCs w:val="20"/>
      <w:lang w:eastAsia="en-US"/>
    </w:rPr>
  </w:style>
  <w:style w:type="paragraph" w:customStyle="1" w:styleId="CM31">
    <w:name w:val="CM3+1"/>
    <w:basedOn w:val="Default"/>
    <w:next w:val="Default"/>
    <w:rsid w:val="00E44724"/>
    <w:pPr>
      <w:autoSpaceDE/>
      <w:autoSpaceDN/>
      <w:adjustRightInd/>
    </w:pPr>
    <w:rPr>
      <w:rFonts w:ascii="EUAlbertina" w:hAnsi="EUAlbertina" w:cs="Times New Roman"/>
      <w:bCs/>
      <w:iCs/>
      <w:color w:val="auto"/>
      <w:sz w:val="20"/>
      <w:szCs w:val="20"/>
      <w:lang w:eastAsia="en-US"/>
    </w:rPr>
  </w:style>
  <w:style w:type="paragraph" w:styleId="Nessunaspaziatura">
    <w:name w:val="No Spacing"/>
    <w:rsid w:val="00E44724"/>
    <w:pPr>
      <w:jc w:val="both"/>
    </w:pPr>
    <w:rPr>
      <w:rFonts w:ascii="Calibri" w:hAnsi="Calibri"/>
      <w:sz w:val="22"/>
      <w:szCs w:val="22"/>
      <w:lang w:eastAsia="en-US"/>
    </w:rPr>
  </w:style>
  <w:style w:type="paragraph" w:customStyle="1" w:styleId="Sommariodisciplinare">
    <w:name w:val="Sommario disciplinare"/>
    <w:basedOn w:val="Sommario1"/>
    <w:next w:val="Titolo2"/>
    <w:autoRedefine/>
    <w:rsid w:val="00E44724"/>
    <w:pPr>
      <w:tabs>
        <w:tab w:val="left" w:pos="284"/>
        <w:tab w:val="right" w:leader="dot" w:pos="9629"/>
      </w:tabs>
    </w:pPr>
    <w:rPr>
      <w:rFonts w:ascii="Calibri" w:hAnsi="Calibri" w:cs="Calibri"/>
      <w:caps w:val="0"/>
      <w:szCs w:val="24"/>
    </w:rPr>
  </w:style>
  <w:style w:type="character" w:customStyle="1" w:styleId="TestonormaleCarattere1">
    <w:name w:val="Testo normale Carattere1"/>
    <w:basedOn w:val="Carpredefinitoparagrafo"/>
    <w:rsid w:val="00E44724"/>
    <w:rPr>
      <w:rFonts w:ascii="Garamond" w:eastAsia="Times New Roman" w:hAnsi="Garamond" w:cs="Consolas"/>
      <w:sz w:val="24"/>
      <w:szCs w:val="21"/>
    </w:rPr>
  </w:style>
  <w:style w:type="paragraph" w:customStyle="1" w:styleId="usoboll1">
    <w:name w:val="usoboll1"/>
    <w:basedOn w:val="Normale"/>
    <w:link w:val="usoboll1Carattere"/>
    <w:qFormat/>
    <w:rsid w:val="00E44724"/>
    <w:pPr>
      <w:widowControl w:val="0"/>
      <w:suppressAutoHyphens/>
      <w:spacing w:line="482" w:lineRule="atLeast"/>
      <w:jc w:val="both"/>
    </w:pPr>
    <w:rPr>
      <w:szCs w:val="20"/>
      <w:lang w:eastAsia="ar-SA"/>
    </w:rPr>
  </w:style>
  <w:style w:type="paragraph" w:customStyle="1" w:styleId="ANCATABELLATITOLOBIANCO">
    <w:name w:val="ANCA_TABELLA_TITOLO BIANCO"/>
    <w:basedOn w:val="Normale"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line="276" w:lineRule="auto"/>
      <w:ind w:left="1560" w:right="142"/>
      <w:jc w:val="both"/>
    </w:pPr>
    <w:rPr>
      <w:rFonts w:ascii="Gotham Book" w:hAnsi="Gotham Book" w:cs="Gotham Book"/>
      <w:color w:val="FFFFFF"/>
      <w:sz w:val="20"/>
      <w:szCs w:val="20"/>
      <w:lang w:eastAsia="en-US"/>
    </w:rPr>
  </w:style>
  <w:style w:type="paragraph" w:customStyle="1" w:styleId="ANACTABELLATESTOBIANCO">
    <w:name w:val="ANAC_TABELLA_TESTO_BIANCO"/>
    <w:basedOn w:val="Normale"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line="276" w:lineRule="auto"/>
      <w:ind w:left="1560" w:right="142"/>
      <w:jc w:val="both"/>
    </w:pPr>
    <w:rPr>
      <w:rFonts w:ascii="Gotham Book" w:hAnsi="Gotham Book" w:cs="Gotham Book"/>
      <w:color w:val="FFFFFF"/>
      <w:sz w:val="20"/>
      <w:szCs w:val="20"/>
      <w:lang w:eastAsia="en-US"/>
    </w:rPr>
  </w:style>
  <w:style w:type="paragraph" w:customStyle="1" w:styleId="ANACDATA">
    <w:name w:val="ANAC_DATA"/>
    <w:rsid w:val="00E44724"/>
    <w:pPr>
      <w:keepNext/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Gotham Light" w:eastAsia="0" w:hAnsi="Gotham Light"/>
      <w:iCs/>
      <w:sz w:val="24"/>
      <w:lang w:eastAsia="ar-SA"/>
    </w:rPr>
  </w:style>
  <w:style w:type="paragraph" w:customStyle="1" w:styleId="ANAC-TitoloSottoparagrafo">
    <w:name w:val="ANAC - Titolo Sottoparagrafo"/>
    <w:rsid w:val="00E44724"/>
    <w:pPr>
      <w:keepNext/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-284"/>
    </w:pPr>
    <w:rPr>
      <w:rFonts w:ascii="Calibri Light" w:eastAsia="0" w:hAnsi="Calibri Light"/>
      <w:color w:val="2F5496"/>
      <w:sz w:val="24"/>
      <w:szCs w:val="22"/>
      <w:lang w:eastAsia="ar-SA"/>
    </w:rPr>
  </w:style>
  <w:style w:type="paragraph" w:customStyle="1" w:styleId="ANAC-TitoloParagrafo">
    <w:name w:val="ANAC - Titolo Paragrafo"/>
    <w:rsid w:val="00E44724"/>
    <w:pPr>
      <w:keepNext/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Gotham Light" w:eastAsia="0" w:hAnsi="Gotham Light"/>
      <w:color w:val="2770B7"/>
      <w:sz w:val="28"/>
      <w:lang w:eastAsia="ar-SA"/>
    </w:rPr>
  </w:style>
  <w:style w:type="paragraph" w:customStyle="1" w:styleId="ANAC-Capitolo">
    <w:name w:val="ANAC - Capitolo"/>
    <w:basedOn w:val="Titolo3"/>
    <w:rsid w:val="00E44724"/>
    <w:pPr>
      <w:tabs>
        <w:tab w:val="num" w:pos="1080"/>
      </w:tabs>
      <w:ind w:left="426" w:hanging="426"/>
    </w:pPr>
    <w:rPr>
      <w:caps/>
    </w:rPr>
  </w:style>
  <w:style w:type="paragraph" w:customStyle="1" w:styleId="TitoloParagrafo">
    <w:name w:val="Titolo Paragrafo"/>
    <w:basedOn w:val="Titolo5"/>
    <w:qFormat/>
    <w:rsid w:val="00E44724"/>
    <w:pPr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Calibri Light" w:eastAsia="0" w:hAnsi="Calibri Light"/>
      <w:bCs/>
      <w:i/>
      <w:iCs/>
      <w:color w:val="2F5496"/>
      <w:sz w:val="28"/>
      <w:szCs w:val="26"/>
      <w:lang w:val="x-none" w:eastAsia="ar-SA"/>
    </w:rPr>
  </w:style>
  <w:style w:type="paragraph" w:customStyle="1" w:styleId="TitoloCapitolo">
    <w:name w:val="Titolo Capitolo"/>
    <w:basedOn w:val="Titolo4"/>
    <w:qFormat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Gotham Light" w:eastAsia="0" w:hAnsi="Gotham Light"/>
      <w:i w:val="0"/>
      <w:sz w:val="36"/>
      <w:szCs w:val="40"/>
      <w:lang w:eastAsia="ar-SA"/>
    </w:rPr>
  </w:style>
  <w:style w:type="paragraph" w:customStyle="1" w:styleId="NumeroCapitolo">
    <w:name w:val="Numero Capitolo"/>
    <w:basedOn w:val="Titolo3"/>
    <w:rsid w:val="00E44724"/>
    <w:pPr>
      <w:keepLines/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before="40" w:line="240" w:lineRule="exact"/>
      <w:ind w:left="1560" w:right="142"/>
    </w:pPr>
    <w:rPr>
      <w:rFonts w:ascii="Gotham Light" w:eastAsia="0" w:hAnsi="Gotham Light"/>
      <w:color w:val="2770B7"/>
      <w:sz w:val="48"/>
      <w:szCs w:val="36"/>
      <w:lang w:eastAsia="ar-SA"/>
    </w:rPr>
  </w:style>
  <w:style w:type="paragraph" w:customStyle="1" w:styleId="TitoloParte">
    <w:name w:val="Titolo Parte"/>
    <w:basedOn w:val="Titolo2"/>
    <w:qFormat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line="240" w:lineRule="exact"/>
      <w:ind w:left="1560" w:right="142" w:hanging="357"/>
      <w:jc w:val="right"/>
    </w:pPr>
    <w:rPr>
      <w:rFonts w:ascii="Gotham Book" w:eastAsia="Times New Roman (Corpo CS)" w:hAnsi="Gotham Book"/>
      <w:b w:val="0"/>
      <w:bCs w:val="0"/>
      <w:i/>
      <w:iCs/>
      <w:color w:val="FFFFFF"/>
      <w:sz w:val="40"/>
      <w:szCs w:val="40"/>
      <w:lang w:eastAsia="ar-SA"/>
    </w:rPr>
  </w:style>
  <w:style w:type="paragraph" w:customStyle="1" w:styleId="ParteNumero">
    <w:name w:val="Parte Numero"/>
    <w:basedOn w:val="Titolo1"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after="60" w:line="240" w:lineRule="exact"/>
      <w:ind w:left="1560" w:right="142" w:hanging="284"/>
      <w:jc w:val="right"/>
    </w:pPr>
    <w:rPr>
      <w:rFonts w:ascii="Gotham Medium" w:eastAsia="Times New Roman (Corpo CS)" w:hAnsi="Gotham Medium"/>
      <w:b w:val="0"/>
      <w:caps/>
      <w:color w:val="FFFFFF"/>
      <w:lang w:eastAsia="ar-SA"/>
    </w:rPr>
  </w:style>
  <w:style w:type="paragraph" w:customStyle="1" w:styleId="Paragrafobase">
    <w:name w:val="[Paragrafo base]"/>
    <w:basedOn w:val="Normale"/>
    <w:rsid w:val="00E44724"/>
    <w:pPr>
      <w:tabs>
        <w:tab w:val="left" w:pos="284"/>
        <w:tab w:val="left" w:pos="567"/>
        <w:tab w:val="left" w:pos="708"/>
        <w:tab w:val="left" w:pos="851"/>
        <w:tab w:val="left" w:pos="1134"/>
        <w:tab w:val="left" w:pos="1418"/>
        <w:tab w:val="left" w:pos="2124"/>
        <w:tab w:val="right" w:pos="2268"/>
        <w:tab w:val="left" w:pos="2835"/>
        <w:tab w:val="left" w:pos="3540"/>
        <w:tab w:val="left" w:pos="4248"/>
        <w:tab w:val="left" w:pos="4956"/>
        <w:tab w:val="left" w:pos="5664"/>
        <w:tab w:val="left" w:pos="6265"/>
        <w:tab w:val="right" w:pos="10348"/>
      </w:tabs>
      <w:spacing w:line="288" w:lineRule="exact"/>
      <w:ind w:left="1560" w:right="142"/>
      <w:jc w:val="both"/>
      <w:textAlignment w:val="center"/>
    </w:pPr>
    <w:rPr>
      <w:rFonts w:ascii="Minion Pro" w:eastAsia="Minion Pro" w:hAnsi="Minion Pro"/>
      <w:color w:val="000000"/>
      <w:szCs w:val="22"/>
      <w:lang w:eastAsia="ar-SA"/>
    </w:rPr>
  </w:style>
  <w:style w:type="paragraph" w:customStyle="1" w:styleId="Contenutocornice">
    <w:name w:val="Contenuto cornice"/>
    <w:basedOn w:val="Normale"/>
    <w:rsid w:val="00E44724"/>
    <w:pPr>
      <w:spacing w:line="276" w:lineRule="auto"/>
      <w:jc w:val="both"/>
    </w:pPr>
    <w:rPr>
      <w:rFonts w:ascii="Garamond" w:hAnsi="Garamond"/>
      <w:szCs w:val="22"/>
      <w:lang w:eastAsia="en-US"/>
    </w:rPr>
  </w:style>
  <w:style w:type="paragraph" w:customStyle="1" w:styleId="Contenutotabella">
    <w:name w:val="Contenuto tabella"/>
    <w:basedOn w:val="Normale"/>
    <w:rsid w:val="00E44724"/>
    <w:pPr>
      <w:suppressLineNumbers/>
      <w:spacing w:line="276" w:lineRule="auto"/>
      <w:jc w:val="both"/>
    </w:pPr>
    <w:rPr>
      <w:rFonts w:ascii="Garamond" w:hAnsi="Garamond"/>
      <w:szCs w:val="22"/>
      <w:lang w:eastAsia="en-US"/>
    </w:rPr>
  </w:style>
  <w:style w:type="paragraph" w:customStyle="1" w:styleId="Standard">
    <w:name w:val="Standard"/>
    <w:rsid w:val="00E44724"/>
    <w:pPr>
      <w:suppressAutoHyphens/>
      <w:spacing w:after="160" w:line="259" w:lineRule="auto"/>
      <w:textAlignment w:val="baseline"/>
    </w:pPr>
    <w:rPr>
      <w:rFonts w:ascii="Calibri" w:eastAsia="Calibri" w:hAnsi="Calibri"/>
      <w:sz w:val="24"/>
      <w:lang w:eastAsia="en-US"/>
    </w:rPr>
  </w:style>
  <w:style w:type="paragraph" w:customStyle="1" w:styleId="Testopreformattato">
    <w:name w:val="Testo preformattato"/>
    <w:basedOn w:val="Normale"/>
    <w:rsid w:val="00E44724"/>
    <w:pPr>
      <w:spacing w:line="276" w:lineRule="auto"/>
      <w:jc w:val="both"/>
    </w:pPr>
    <w:rPr>
      <w:rFonts w:ascii="Liberation Mono" w:eastAsia="Liberation Mono" w:hAnsi="Liberation Mono" w:cs="Liberation Mono"/>
      <w:sz w:val="20"/>
      <w:szCs w:val="20"/>
      <w:lang w:eastAsia="en-US"/>
    </w:rPr>
  </w:style>
  <w:style w:type="paragraph" w:customStyle="1" w:styleId="Testocitato">
    <w:name w:val="Testo citato"/>
    <w:basedOn w:val="Normale"/>
    <w:rsid w:val="00E44724"/>
    <w:pPr>
      <w:spacing w:after="283" w:line="276" w:lineRule="auto"/>
      <w:ind w:left="567" w:right="567"/>
      <w:jc w:val="both"/>
    </w:pPr>
    <w:rPr>
      <w:rFonts w:ascii="Garamond" w:hAnsi="Garamond"/>
      <w:szCs w:val="22"/>
      <w:lang w:eastAsia="en-US"/>
    </w:rPr>
  </w:style>
  <w:style w:type="paragraph" w:customStyle="1" w:styleId="DefinitionTerm">
    <w:name w:val="Definition Term"/>
    <w:basedOn w:val="Normale"/>
    <w:rsid w:val="00E44724"/>
    <w:pPr>
      <w:spacing w:line="276" w:lineRule="auto"/>
      <w:jc w:val="both"/>
    </w:pPr>
    <w:rPr>
      <w:rFonts w:ascii="Garamond" w:hAnsi="Garamond"/>
      <w:szCs w:val="22"/>
      <w:lang w:eastAsia="en-US"/>
    </w:rPr>
  </w:style>
  <w:style w:type="paragraph" w:customStyle="1" w:styleId="DefinitionList">
    <w:name w:val="Definition List"/>
    <w:basedOn w:val="Normale"/>
    <w:rsid w:val="00E44724"/>
    <w:pPr>
      <w:spacing w:line="276" w:lineRule="auto"/>
      <w:ind w:left="360"/>
      <w:jc w:val="both"/>
    </w:pPr>
    <w:rPr>
      <w:rFonts w:ascii="Garamond" w:hAnsi="Garamond"/>
      <w:szCs w:val="22"/>
      <w:lang w:eastAsia="en-US"/>
    </w:rPr>
  </w:style>
  <w:style w:type="paragraph" w:customStyle="1" w:styleId="H1">
    <w:name w:val="H1"/>
    <w:basedOn w:val="Normale"/>
    <w:rsid w:val="00E44724"/>
    <w:pPr>
      <w:keepNext/>
      <w:spacing w:before="100" w:after="100" w:line="276" w:lineRule="auto"/>
      <w:jc w:val="both"/>
      <w:outlineLvl w:val="1"/>
    </w:pPr>
    <w:rPr>
      <w:rFonts w:ascii="Garamond" w:hAnsi="Garamond"/>
      <w:b/>
      <w:kern w:val="2"/>
      <w:sz w:val="48"/>
      <w:szCs w:val="22"/>
      <w:lang w:eastAsia="en-US"/>
    </w:rPr>
  </w:style>
  <w:style w:type="paragraph" w:customStyle="1" w:styleId="H2">
    <w:name w:val="H2"/>
    <w:basedOn w:val="Normale"/>
    <w:rsid w:val="00E44724"/>
    <w:pPr>
      <w:keepNext/>
      <w:spacing w:before="100" w:after="100" w:line="276" w:lineRule="auto"/>
      <w:jc w:val="both"/>
      <w:outlineLvl w:val="2"/>
    </w:pPr>
    <w:rPr>
      <w:rFonts w:ascii="Garamond" w:hAnsi="Garamond"/>
      <w:b/>
      <w:sz w:val="36"/>
      <w:szCs w:val="22"/>
      <w:lang w:eastAsia="en-US"/>
    </w:rPr>
  </w:style>
  <w:style w:type="paragraph" w:customStyle="1" w:styleId="H3">
    <w:name w:val="H3"/>
    <w:basedOn w:val="Normale"/>
    <w:rsid w:val="00E44724"/>
    <w:pPr>
      <w:keepNext/>
      <w:spacing w:before="100" w:after="100" w:line="276" w:lineRule="auto"/>
      <w:jc w:val="both"/>
      <w:outlineLvl w:val="3"/>
    </w:pPr>
    <w:rPr>
      <w:rFonts w:ascii="Garamond" w:hAnsi="Garamond"/>
      <w:b/>
      <w:sz w:val="28"/>
      <w:szCs w:val="22"/>
      <w:lang w:eastAsia="en-US"/>
    </w:rPr>
  </w:style>
  <w:style w:type="paragraph" w:customStyle="1" w:styleId="H4">
    <w:name w:val="H4"/>
    <w:basedOn w:val="Normale"/>
    <w:rsid w:val="00E44724"/>
    <w:pPr>
      <w:keepNext/>
      <w:spacing w:before="100" w:after="100" w:line="276" w:lineRule="auto"/>
      <w:jc w:val="both"/>
      <w:outlineLvl w:val="4"/>
    </w:pPr>
    <w:rPr>
      <w:rFonts w:ascii="Garamond" w:hAnsi="Garamond"/>
      <w:b/>
      <w:szCs w:val="22"/>
      <w:lang w:eastAsia="en-US"/>
    </w:rPr>
  </w:style>
  <w:style w:type="paragraph" w:customStyle="1" w:styleId="H5">
    <w:name w:val="H5"/>
    <w:basedOn w:val="Normale"/>
    <w:rsid w:val="00E44724"/>
    <w:pPr>
      <w:keepNext/>
      <w:spacing w:before="100" w:after="100" w:line="276" w:lineRule="auto"/>
      <w:jc w:val="both"/>
      <w:outlineLvl w:val="5"/>
    </w:pPr>
    <w:rPr>
      <w:rFonts w:ascii="Garamond" w:hAnsi="Garamond"/>
      <w:b/>
      <w:sz w:val="20"/>
      <w:szCs w:val="22"/>
      <w:lang w:eastAsia="en-US"/>
    </w:rPr>
  </w:style>
  <w:style w:type="paragraph" w:customStyle="1" w:styleId="H6">
    <w:name w:val="H6"/>
    <w:basedOn w:val="Normale"/>
    <w:rsid w:val="00E44724"/>
    <w:pPr>
      <w:keepNext/>
      <w:spacing w:before="100" w:after="100" w:line="276" w:lineRule="auto"/>
      <w:jc w:val="both"/>
      <w:outlineLvl w:val="6"/>
    </w:pPr>
    <w:rPr>
      <w:rFonts w:ascii="Garamond" w:hAnsi="Garamond"/>
      <w:b/>
      <w:sz w:val="16"/>
      <w:szCs w:val="22"/>
      <w:lang w:eastAsia="en-US"/>
    </w:rPr>
  </w:style>
  <w:style w:type="paragraph" w:customStyle="1" w:styleId="Address">
    <w:name w:val="Address"/>
    <w:basedOn w:val="Normale"/>
    <w:rsid w:val="00E44724"/>
    <w:pPr>
      <w:spacing w:line="276" w:lineRule="auto"/>
      <w:jc w:val="both"/>
    </w:pPr>
    <w:rPr>
      <w:rFonts w:ascii="Garamond" w:hAnsi="Garamond"/>
      <w:i/>
      <w:szCs w:val="22"/>
      <w:lang w:eastAsia="en-US"/>
    </w:rPr>
  </w:style>
  <w:style w:type="paragraph" w:customStyle="1" w:styleId="Blockquote">
    <w:name w:val="Blockquote"/>
    <w:basedOn w:val="Normale"/>
    <w:rsid w:val="00E44724"/>
    <w:pPr>
      <w:spacing w:before="100" w:after="100" w:line="276" w:lineRule="auto"/>
      <w:ind w:left="360" w:right="360"/>
      <w:jc w:val="both"/>
    </w:pPr>
    <w:rPr>
      <w:rFonts w:ascii="Garamond" w:hAnsi="Garamond"/>
      <w:szCs w:val="22"/>
      <w:lang w:eastAsia="en-US"/>
    </w:rPr>
  </w:style>
  <w:style w:type="paragraph" w:customStyle="1" w:styleId="Preformatted">
    <w:name w:val="Preformatted"/>
    <w:basedOn w:val="Normale"/>
    <w:rsid w:val="00E44724"/>
    <w:pPr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line="276" w:lineRule="auto"/>
      <w:jc w:val="both"/>
    </w:pPr>
    <w:rPr>
      <w:rFonts w:ascii="Courier New" w:hAnsi="Courier New"/>
      <w:sz w:val="20"/>
      <w:szCs w:val="22"/>
      <w:lang w:eastAsia="en-US"/>
    </w:rPr>
  </w:style>
  <w:style w:type="paragraph" w:customStyle="1" w:styleId="z-BottomofForm">
    <w:name w:val="z-Bottom of Form"/>
    <w:qFormat/>
    <w:rsid w:val="00E44724"/>
    <w:pPr>
      <w:pBdr>
        <w:top w:val="double" w:sz="2" w:space="0" w:color="000000"/>
      </w:pBdr>
      <w:jc w:val="center"/>
    </w:pPr>
    <w:rPr>
      <w:rFonts w:ascii="Arial" w:eastAsia="Arial" w:hAnsi="Arial" w:cs="Courier New"/>
      <w:vanish/>
      <w:sz w:val="16"/>
      <w:szCs w:val="24"/>
    </w:rPr>
  </w:style>
  <w:style w:type="paragraph" w:customStyle="1" w:styleId="z-TopofForm">
    <w:name w:val="z-Top of Form"/>
    <w:qFormat/>
    <w:rsid w:val="00E44724"/>
    <w:pPr>
      <w:pBdr>
        <w:bottom w:val="double" w:sz="2" w:space="0" w:color="000000"/>
      </w:pBdr>
      <w:jc w:val="center"/>
    </w:pPr>
    <w:rPr>
      <w:rFonts w:ascii="Arial" w:eastAsia="Arial" w:hAnsi="Arial" w:cs="Courier New"/>
      <w:vanish/>
      <w:sz w:val="16"/>
      <w:szCs w:val="24"/>
    </w:rPr>
  </w:style>
  <w:style w:type="numbering" w:customStyle="1" w:styleId="Nessunelenco111">
    <w:name w:val="Nessun elenco111"/>
    <w:qFormat/>
    <w:rsid w:val="00E44724"/>
  </w:style>
  <w:style w:type="numbering" w:customStyle="1" w:styleId="Stile2">
    <w:name w:val="Stile2"/>
    <w:qFormat/>
    <w:rsid w:val="00E44724"/>
  </w:style>
  <w:style w:type="numbering" w:customStyle="1" w:styleId="WW8Num27">
    <w:name w:val="WW8Num27"/>
    <w:qFormat/>
    <w:rsid w:val="00E44724"/>
  </w:style>
  <w:style w:type="table" w:customStyle="1" w:styleId="Grigliatabella11">
    <w:name w:val="Griglia tabella11"/>
    <w:basedOn w:val="Tabellanormale"/>
    <w:next w:val="Grigliatabella"/>
    <w:uiPriority w:val="39"/>
    <w:rsid w:val="00E44724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chiara1">
    <w:name w:val="Griglia tabella chiara1"/>
    <w:basedOn w:val="Tabellanormale"/>
    <w:next w:val="Grigliatabellachiara"/>
    <w:uiPriority w:val="40"/>
    <w:rsid w:val="00E44724"/>
    <w:rPr>
      <w:rFonts w:ascii="Calibri" w:eastAsia="Calibri" w:hAnsi="Calibri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paragraph" w:customStyle="1" w:styleId="testo1">
    <w:name w:val="testo1"/>
    <w:basedOn w:val="Normale"/>
    <w:uiPriority w:val="99"/>
    <w:rsid w:val="00E44724"/>
    <w:pPr>
      <w:suppressAutoHyphens/>
      <w:spacing w:after="240"/>
      <w:ind w:left="284"/>
      <w:jc w:val="both"/>
    </w:pPr>
    <w:rPr>
      <w:sz w:val="22"/>
      <w:szCs w:val="20"/>
      <w:lang w:eastAsia="ar-SA"/>
    </w:rPr>
  </w:style>
  <w:style w:type="character" w:customStyle="1" w:styleId="usoboll1Carattere">
    <w:name w:val="usoboll1 Carattere"/>
    <w:link w:val="usoboll1"/>
    <w:rsid w:val="00E44724"/>
    <w:rPr>
      <w:sz w:val="24"/>
      <w:lang w:eastAsia="ar-SA"/>
    </w:rPr>
  </w:style>
  <w:style w:type="character" w:customStyle="1" w:styleId="Collegamentovisitato1">
    <w:name w:val="Collegamento visitato1"/>
    <w:basedOn w:val="Carpredefinitoparagrafo"/>
    <w:uiPriority w:val="99"/>
    <w:semiHidden/>
    <w:unhideWhenUsed/>
    <w:rsid w:val="00E44724"/>
    <w:rPr>
      <w:color w:val="954F72"/>
      <w:u w:val="single"/>
    </w:rPr>
  </w:style>
  <w:style w:type="table" w:customStyle="1" w:styleId="Grigliatabellachiara2">
    <w:name w:val="Griglia tabella chiara2"/>
    <w:basedOn w:val="Tabellanormale"/>
    <w:next w:val="Grigliatabellachiara"/>
    <w:uiPriority w:val="40"/>
    <w:rsid w:val="00E44724"/>
    <w:pPr>
      <w:jc w:val="both"/>
    </w:pPr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customStyle="1" w:styleId="Collegamentovisitato2">
    <w:name w:val="Collegamento visitato2"/>
    <w:basedOn w:val="Carpredefinitoparagrafo"/>
    <w:uiPriority w:val="99"/>
    <w:semiHidden/>
    <w:unhideWhenUsed/>
    <w:rsid w:val="00E44724"/>
    <w:rPr>
      <w:color w:val="800080"/>
      <w:u w:val="single"/>
    </w:rPr>
  </w:style>
  <w:style w:type="paragraph" w:styleId="Paragrafoelenco">
    <w:name w:val="List Paragraph"/>
    <w:aliases w:val="Bullet edison,Paragrafo elenco 2,Bullet List,FooterText,numbered,Paragraphe de liste1,Bulletr List Paragraph,列出段落,列出段落1,List Paragraph21,Listeafsnit1,Parágrafo da Lista1,Párrafo de lista1,Elenco Bullet point,Iter Paragrafo elenco"/>
    <w:basedOn w:val="Normale"/>
    <w:uiPriority w:val="1"/>
    <w:qFormat/>
    <w:rsid w:val="00E44724"/>
    <w:pPr>
      <w:ind w:left="720"/>
      <w:contextualSpacing/>
    </w:pPr>
  </w:style>
  <w:style w:type="table" w:styleId="Elencotab4">
    <w:name w:val="List Table 4"/>
    <w:basedOn w:val="Tabellanormale"/>
    <w:uiPriority w:val="49"/>
    <w:rsid w:val="00E44724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lagriglia5scura-colore5">
    <w:name w:val="Grid Table 5 Dark Accent 5"/>
    <w:basedOn w:val="Tabellanormale"/>
    <w:uiPriority w:val="50"/>
    <w:rsid w:val="00E44724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styleId="Grigliatabellachiara">
    <w:name w:val="Grid Table Light"/>
    <w:basedOn w:val="Tabellanormale"/>
    <w:uiPriority w:val="40"/>
    <w:rsid w:val="00E4472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ollegamentovisitato">
    <w:name w:val="FollowedHyperlink"/>
    <w:basedOn w:val="Carpredefinitoparagrafo"/>
    <w:semiHidden/>
    <w:unhideWhenUsed/>
    <w:rsid w:val="00E44724"/>
    <w:rPr>
      <w:color w:val="800080" w:themeColor="followedHyperlink"/>
      <w:u w:val="single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DB66FB"/>
    <w:rPr>
      <w:color w:val="605E5C"/>
      <w:shd w:val="clear" w:color="auto" w:fill="E1DFDD"/>
    </w:rPr>
  </w:style>
  <w:style w:type="table" w:customStyle="1" w:styleId="Tabellagriglia4-colore21">
    <w:name w:val="Tabella griglia 4 - colore 21"/>
    <w:basedOn w:val="Tabellanormale"/>
    <w:uiPriority w:val="49"/>
    <w:rsid w:val="008E156A"/>
    <w:pPr>
      <w:jc w:val="both"/>
    </w:pPr>
    <w:rPr>
      <w:rFonts w:ascii="Calibri" w:eastAsiaTheme="minorHAnsi" w:hAnsi="Calibri"/>
      <w:sz w:val="24"/>
      <w:szCs w:val="24"/>
      <w:lang w:eastAsia="en-US"/>
    </w:rPr>
    <w:tblPr>
      <w:tblStyleRowBandSize w:val="1"/>
      <w:tblStyleColBandSize w:val="1"/>
      <w:tblBorders>
        <w:top w:val="single" w:sz="4" w:space="0" w:color="F4B083"/>
        <w:left w:val="single" w:sz="4" w:space="0" w:color="F4B083"/>
        <w:bottom w:val="single" w:sz="4" w:space="0" w:color="F4B083"/>
        <w:right w:val="single" w:sz="4" w:space="0" w:color="F4B083"/>
        <w:insideH w:val="single" w:sz="4" w:space="0" w:color="F4B083"/>
        <w:insideV w:val="single" w:sz="4" w:space="0" w:color="F4B083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ED7D31"/>
          <w:left w:val="single" w:sz="4" w:space="0" w:color="ED7D31"/>
          <w:bottom w:val="single" w:sz="4" w:space="0" w:color="ED7D31"/>
          <w:right w:val="single" w:sz="4" w:space="0" w:color="ED7D31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</w:rPr>
      <w:tblPr/>
      <w:tcPr>
        <w:tcBorders>
          <w:top w:val="double" w:sz="4" w:space="0" w:color="ED7D3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/>
      </w:tcPr>
    </w:tblStylePr>
    <w:tblStylePr w:type="band1Horz">
      <w:tblPr/>
      <w:tcPr>
        <w:shd w:val="clear" w:color="auto" w:fill="FBE4D5"/>
      </w:tcPr>
    </w:tblStylePr>
  </w:style>
  <w:style w:type="table" w:customStyle="1" w:styleId="NormalTable0">
    <w:name w:val="Normal Table0"/>
    <w:uiPriority w:val="2"/>
    <w:semiHidden/>
    <w:unhideWhenUsed/>
    <w:qFormat/>
    <w:rsid w:val="007F10F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7F10FC"/>
    <w:pPr>
      <w:widowControl w:val="0"/>
      <w:autoSpaceDE w:val="0"/>
      <w:autoSpaceDN w:val="0"/>
    </w:pPr>
    <w:rPr>
      <w:rFonts w:ascii="Arial Black" w:eastAsia="Arial Black" w:hAnsi="Arial Black" w:cs="Arial Black"/>
      <w:sz w:val="22"/>
      <w:szCs w:val="22"/>
      <w:lang w:bidi="it-IT"/>
    </w:rPr>
  </w:style>
  <w:style w:type="character" w:customStyle="1" w:styleId="NormaleWebCarattere">
    <w:name w:val="Normale (Web) Carattere"/>
    <w:link w:val="NormaleWeb"/>
    <w:uiPriority w:val="99"/>
    <w:rsid w:val="00E30B65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871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06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4288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513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5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98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63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44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9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83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447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629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48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30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723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34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38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467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09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72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02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807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84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94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27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22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151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25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48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31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774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5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48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217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39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92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33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615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9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30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70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931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6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7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887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3795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78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352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87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36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64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64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2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99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76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04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02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8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22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914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5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6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07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48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26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40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02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453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57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1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3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4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443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30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43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25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494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8283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835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02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906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91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03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17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6136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4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028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38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524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24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91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32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312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1421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545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4464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37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28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85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475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7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92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399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23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551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58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97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3333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7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6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33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86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06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88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12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0384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18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76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667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0118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210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75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90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414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769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56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91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607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88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64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3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111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324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124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150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049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32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26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25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884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662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40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25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81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567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946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368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50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2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725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36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7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84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125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29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323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53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88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98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0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8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426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6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307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140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50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971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97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35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448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42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26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62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761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73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5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780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804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56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64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947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067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72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0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6897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479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76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63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611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753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927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74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183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219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313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175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547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3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01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48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014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32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1751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154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837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1263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67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92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455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433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78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341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044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945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5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815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33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052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47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510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956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8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90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82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091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23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9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35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11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872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73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86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33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619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53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00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919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4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265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8568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23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8456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42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671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837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15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938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159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1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156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94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42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071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534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815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14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9375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046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94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30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789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32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35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3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01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83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5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7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047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641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902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29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8865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085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6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209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258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38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9607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335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78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19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721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6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82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21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1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767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36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3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78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87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275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3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11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3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13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925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712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88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31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57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53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136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29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942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227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247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826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069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371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41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28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259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888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48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1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040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288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712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93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129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720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0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40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62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86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0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2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703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32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397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943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623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593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32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77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43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662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93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35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237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55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94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639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5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13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770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330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71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732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871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03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44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243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079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27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734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33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26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88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5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555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633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3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533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637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518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0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379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78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54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9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53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22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83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35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710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33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93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503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08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25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23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670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81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53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86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697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13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166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31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65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9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85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80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22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70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8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40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379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21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85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746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6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11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847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409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192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197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1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663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0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7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660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11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66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123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36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13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66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01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9722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649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631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069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9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717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93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85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87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50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138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45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84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00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302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75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496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891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35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88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655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995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966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429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41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4719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693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366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77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557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99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7836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031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6294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491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89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7784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57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378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397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602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609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5546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905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625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263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2369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9491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8412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07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02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5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539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775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35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6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16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858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212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31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726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771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04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1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981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94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85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820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333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9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46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873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58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702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543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031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3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58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89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93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2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63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12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536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85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488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820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860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7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4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124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7845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11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442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694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01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39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668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32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89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002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087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077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8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037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528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405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7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641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063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54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69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26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40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86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2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394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45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071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716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202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98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9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968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2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089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627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8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25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112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076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210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189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91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2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40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014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30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895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73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210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37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0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61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23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4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832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1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12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10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4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32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21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57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902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285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7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787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306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83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239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24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019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47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807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068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620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209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28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78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508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021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009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756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50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95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121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32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06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11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80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17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66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973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90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97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4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74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4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45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03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941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902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21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91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741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32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241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14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55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32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09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604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76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89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21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023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07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52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5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942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525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6280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68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387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28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7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278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12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63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92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4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367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3050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56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68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71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164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29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2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832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877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27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53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90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6260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865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619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034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2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52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5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77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38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953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52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494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217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4236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815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216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871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41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619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323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71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636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52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559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7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337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60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991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01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5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076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824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48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039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168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862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89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28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833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98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20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695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58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64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69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57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495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26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72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89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575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750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25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1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76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856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47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748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540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187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69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769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437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279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40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99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33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726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04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193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98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0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64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55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27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95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92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92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83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22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73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99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293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85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430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853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839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8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5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761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56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570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781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177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55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05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79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59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47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453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446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220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16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707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9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764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334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00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497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764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20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04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448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70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86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010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4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970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37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567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507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676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9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183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23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684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35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05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16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30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9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818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687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809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626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7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7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88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249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48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1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33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853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0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93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620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880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41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831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86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749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26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8238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057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81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090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445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47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6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363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874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97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4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574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168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914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697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053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289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157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55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586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671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098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61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3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318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60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7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99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551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87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82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17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01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424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233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3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7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828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81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49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075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134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8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135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51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072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14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77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950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998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04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550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909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947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0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5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6280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45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305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68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01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231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1300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270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076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606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931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114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6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18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184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44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39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9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74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52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519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202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4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411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025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544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8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74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96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24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081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403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58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85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378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903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50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927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1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9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524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76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11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817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610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044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132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09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86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79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3412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956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91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669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7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078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11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5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94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171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75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1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563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40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50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8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22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03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068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122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5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21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967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93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316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48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45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8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005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9200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972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14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580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19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20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710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7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479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5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405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6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50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26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817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34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99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669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152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32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600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623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52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03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47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49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643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78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54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418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830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86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222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466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354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7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49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37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11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56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62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56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36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14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8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78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268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358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43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839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769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482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53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05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583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52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1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77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493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436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42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1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8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26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987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4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87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91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36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639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3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234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242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41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261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48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95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68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87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22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057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976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3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329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26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50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24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7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763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17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83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30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078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89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847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8329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919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779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91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377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74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51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234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49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342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600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38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04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622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30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144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111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9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6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03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5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23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99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5938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513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68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9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209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637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46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6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096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97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05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844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73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209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31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445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847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423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042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928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76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99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47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4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699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177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63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128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47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8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135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88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713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008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525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837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156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89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108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488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10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0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6444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628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383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833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2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08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181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710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060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912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5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856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06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38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726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020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20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10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934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42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298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9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191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385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66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301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054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363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81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992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80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332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94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209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192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15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56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863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312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29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7713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153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949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01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855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08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99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980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6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8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969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45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060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5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06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128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30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1837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269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307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653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04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158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21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0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607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7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95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1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23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282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011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1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736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4759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589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61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573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46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48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73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12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71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749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452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405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5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1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0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3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495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12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982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89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86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680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0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30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40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894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3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013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778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839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937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902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101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32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73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82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151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5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98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0252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861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8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06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62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2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10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18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132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396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04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8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09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922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171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79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2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1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248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58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91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92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02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401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23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260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62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57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86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81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67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4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17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30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863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3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519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6425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0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8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646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75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49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73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7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92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605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7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70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314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624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1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0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468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78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6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1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588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610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14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979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90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916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829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763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79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5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57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09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78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03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55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7628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96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04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78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567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394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88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3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122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491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813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567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023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102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7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08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246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20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12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034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389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33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73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22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3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427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66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07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958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58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679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111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91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69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25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13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890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44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3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8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17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663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31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60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87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42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41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34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87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323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2117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38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6057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5" Type="http://schemas.openxmlformats.org/officeDocument/2006/relationships/image" Target="media/image5.emf"/><Relationship Id="rId4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iovanna\Desktop\Carta-Intestata-Nano-2016-defin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36D9AF8D92E6D4896FA47C64897B85C" ma:contentTypeVersion="12" ma:contentTypeDescription="Creare un nuovo documento." ma:contentTypeScope="" ma:versionID="0757c3c262bd7be35fd2e4bc8177c845">
  <xsd:schema xmlns:xsd="http://www.w3.org/2001/XMLSchema" xmlns:xs="http://www.w3.org/2001/XMLSchema" xmlns:p="http://schemas.microsoft.com/office/2006/metadata/properties" xmlns:ns3="82ef69b8-65d5-47b2-8f4a-2e09ed143efe" xmlns:ns4="4a22eb92-2709-4e62-b46e-21685da4c9d3" targetNamespace="http://schemas.microsoft.com/office/2006/metadata/properties" ma:root="true" ma:fieldsID="17131384df33d9e92f2730891cf19045" ns3:_="" ns4:_="">
    <xsd:import namespace="82ef69b8-65d5-47b2-8f4a-2e09ed143efe"/>
    <xsd:import namespace="4a22eb92-2709-4e62-b46e-21685da4c9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ef69b8-65d5-47b2-8f4a-2e09ed143ef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6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a22eb92-2709-4e62-b46e-21685da4c9d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Hash suggerimento condivisione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78DABC9-A2F9-40C8-97AF-D397C84BFBF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ef69b8-65d5-47b2-8f4a-2e09ed143efe"/>
    <ds:schemaRef ds:uri="4a22eb92-2709-4e62-b46e-21685da4c9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D06CCA1-52C5-49F5-BB62-CE06C1C572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E7AC4F2-5604-46DE-81A6-0443C346F13B}">
  <ds:schemaRefs>
    <ds:schemaRef ds:uri="http://schemas.microsoft.com/office/2006/metadata/properties"/>
    <ds:schemaRef ds:uri="4a22eb92-2709-4e62-b46e-21685da4c9d3"/>
    <ds:schemaRef ds:uri="http://schemas.openxmlformats.org/package/2006/metadata/core-properties"/>
    <ds:schemaRef ds:uri="http://purl.org/dc/dcmitype/"/>
    <ds:schemaRef ds:uri="http://www.w3.org/XML/1998/namespace"/>
    <ds:schemaRef ds:uri="http://schemas.microsoft.com/office/infopath/2007/PartnerControls"/>
    <ds:schemaRef ds:uri="http://schemas.microsoft.com/office/2006/documentManagement/types"/>
    <ds:schemaRef ds:uri="http://purl.org/dc/terms/"/>
    <ds:schemaRef ds:uri="82ef69b8-65d5-47b2-8f4a-2e09ed143efe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794C73B0-E499-4EBF-B253-4F2D198562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Carta-Intestata-Nano-2016-defin.dotx</Template>
  <TotalTime>4</TotalTime>
  <Pages>2</Pages>
  <Words>343</Words>
  <Characters>2152</Characters>
  <Application>Microsoft Office Word</Application>
  <DocSecurity>0</DocSecurity>
  <Lines>17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La Direzione</vt:lpstr>
      <vt:lpstr>La Direzione</vt:lpstr>
    </vt:vector>
  </TitlesOfParts>
  <Company>C.N.R.</Company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 Direzione</dc:title>
  <dc:creator>giovanna</dc:creator>
  <cp:lastModifiedBy>Salvatore Cioce</cp:lastModifiedBy>
  <cp:revision>5</cp:revision>
  <cp:lastPrinted>2023-10-05T13:03:00Z</cp:lastPrinted>
  <dcterms:created xsi:type="dcterms:W3CDTF">2024-05-21T13:32:00Z</dcterms:created>
  <dcterms:modified xsi:type="dcterms:W3CDTF">2024-07-11T15:25:00Z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0x010100B36D9AF8D92E6D4896FA47C64897B85C</vt:lpwstr>
  </property>
</Properties>
</file>